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63" w:type="pct"/>
        <w:tblInd w:w="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2"/>
        <w:gridCol w:w="9716"/>
        <w:gridCol w:w="21"/>
      </w:tblGrid>
      <w:tr w:rsidR="00D05ADD" w:rsidRPr="00AB646E" w14:paraId="1E10F36C" w14:textId="77777777" w:rsidTr="00D857BC">
        <w:trPr>
          <w:gridAfter w:val="1"/>
          <w:wAfter w:w="11" w:type="pct"/>
          <w:trHeight w:val="1098"/>
        </w:trPr>
        <w:tc>
          <w:tcPr>
            <w:tcW w:w="498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EC70C" w14:textId="77777777" w:rsidR="00B72B8E" w:rsidRPr="00F30D27" w:rsidRDefault="00174A07" w:rsidP="00373CD8">
            <w:pPr>
              <w:pStyle w:val="Corpo"/>
              <w:spacing w:after="0" w:line="276" w:lineRule="auto"/>
              <w:jc w:val="center"/>
              <w:rPr>
                <w:rFonts w:ascii="Garamond" w:hAnsi="Garamond" w:cs="Arial"/>
                <w:b/>
                <w:sz w:val="28"/>
                <w:szCs w:val="28"/>
              </w:rPr>
            </w:pPr>
            <w:r w:rsidRPr="00F30D27">
              <w:rPr>
                <w:rFonts w:ascii="Garamond" w:hAnsi="Garamond" w:cs="Arial"/>
                <w:b/>
                <w:sz w:val="28"/>
                <w:szCs w:val="28"/>
              </w:rPr>
              <w:t xml:space="preserve">DICHIARAZIONE DI COMPLETAMENTO </w:t>
            </w:r>
            <w:r w:rsidR="00146C6B" w:rsidRPr="00F30D27">
              <w:rPr>
                <w:rFonts w:ascii="Garamond" w:hAnsi="Garamond" w:cs="Arial"/>
                <w:b/>
                <w:sz w:val="28"/>
                <w:szCs w:val="28"/>
              </w:rPr>
              <w:t>DEGLI INTERVENTI</w:t>
            </w:r>
            <w:r w:rsidRPr="00F30D27">
              <w:rPr>
                <w:rFonts w:ascii="Garamond" w:hAnsi="Garamond" w:cs="Arial"/>
                <w:b/>
                <w:sz w:val="28"/>
                <w:szCs w:val="28"/>
              </w:rPr>
              <w:t xml:space="preserve"> AI FINI ATTESTAZIONE CONSEGUIMENTO </w:t>
            </w:r>
            <w:r w:rsidR="00B72B8E" w:rsidRPr="00F30D27">
              <w:rPr>
                <w:rFonts w:ascii="Garamond" w:hAnsi="Garamond" w:cs="Arial"/>
                <w:b/>
                <w:sz w:val="28"/>
                <w:szCs w:val="28"/>
              </w:rPr>
              <w:t>DEGLI OBIETTIVI</w:t>
            </w:r>
            <w:r w:rsidRPr="00F30D27">
              <w:rPr>
                <w:rFonts w:ascii="Garamond" w:hAnsi="Garamond" w:cs="Arial"/>
                <w:b/>
                <w:sz w:val="28"/>
                <w:szCs w:val="28"/>
              </w:rPr>
              <w:t xml:space="preserve"> PNRR</w:t>
            </w:r>
          </w:p>
          <w:p w14:paraId="4753B9B0" w14:textId="77777777" w:rsidR="00D857BC" w:rsidRDefault="00D857BC" w:rsidP="00373CD8">
            <w:pPr>
              <w:pStyle w:val="Corpo"/>
              <w:spacing w:before="0" w:after="0" w:line="276" w:lineRule="auto"/>
              <w:jc w:val="center"/>
              <w:rPr>
                <w:rFonts w:ascii="Garamond" w:hAnsi="Garamond" w:cs="Arial"/>
                <w:b/>
                <w:sz w:val="24"/>
              </w:rPr>
            </w:pPr>
          </w:p>
          <w:p w14:paraId="6BADBA79" w14:textId="7FECADF2" w:rsidR="00684409" w:rsidRDefault="00B72B8E" w:rsidP="00342A15">
            <w:pPr>
              <w:pStyle w:val="Corpo"/>
              <w:spacing w:after="0" w:line="276" w:lineRule="auto"/>
              <w:jc w:val="center"/>
              <w:rPr>
                <w:rFonts w:ascii="Garamond" w:hAnsi="Garamond" w:cs="Arial"/>
                <w:b/>
                <w:sz w:val="24"/>
              </w:rPr>
            </w:pPr>
            <w:r w:rsidRPr="00684409">
              <w:rPr>
                <w:rFonts w:ascii="Garamond" w:hAnsi="Garamond" w:cs="Arial"/>
                <w:b/>
                <w:sz w:val="24"/>
              </w:rPr>
              <w:t xml:space="preserve">MISURA </w:t>
            </w:r>
            <w:r w:rsidR="00373CD8">
              <w:rPr>
                <w:rFonts w:ascii="Garamond" w:hAnsi="Garamond" w:cs="Arial"/>
                <w:b/>
                <w:sz w:val="24"/>
              </w:rPr>
              <w:t xml:space="preserve">PNRR </w:t>
            </w:r>
            <w:r w:rsidRPr="00684409">
              <w:rPr>
                <w:rFonts w:ascii="Garamond" w:hAnsi="Garamond" w:cs="Arial"/>
                <w:b/>
                <w:sz w:val="24"/>
              </w:rPr>
              <w:t xml:space="preserve">M2C2 I.4.1 </w:t>
            </w:r>
            <w:r w:rsidR="00AB646E" w:rsidRPr="00684409">
              <w:rPr>
                <w:rFonts w:ascii="Garamond" w:hAnsi="Garamond" w:cs="Arial"/>
                <w:b/>
                <w:sz w:val="24"/>
              </w:rPr>
              <w:t>–</w:t>
            </w:r>
            <w:r w:rsidRPr="00684409">
              <w:rPr>
                <w:rFonts w:ascii="Garamond" w:hAnsi="Garamond" w:cs="Arial"/>
                <w:b/>
                <w:sz w:val="24"/>
              </w:rPr>
              <w:t xml:space="preserve"> </w:t>
            </w:r>
            <w:r w:rsidR="00684409" w:rsidRPr="00684409">
              <w:rPr>
                <w:rFonts w:ascii="Garamond" w:hAnsi="Garamond" w:cs="Arial"/>
                <w:b/>
                <w:sz w:val="24"/>
              </w:rPr>
              <w:t>sub-investimento M2C2 I.4.1.2</w:t>
            </w:r>
          </w:p>
          <w:p w14:paraId="1F392E42" w14:textId="0A650F64" w:rsidR="00342A15" w:rsidRPr="00684409" w:rsidRDefault="00342A15" w:rsidP="00342A15">
            <w:pPr>
              <w:pStyle w:val="Corpo"/>
              <w:spacing w:after="0" w:line="276" w:lineRule="auto"/>
              <w:jc w:val="center"/>
              <w:rPr>
                <w:rFonts w:ascii="Garamond" w:hAnsi="Garamond" w:cs="Arial"/>
                <w:b/>
                <w:sz w:val="24"/>
              </w:rPr>
            </w:pPr>
            <w:r>
              <w:rPr>
                <w:rFonts w:ascii="Garamond" w:hAnsi="Garamond" w:cs="Arial"/>
                <w:b/>
                <w:sz w:val="24"/>
              </w:rPr>
              <w:t>CICLOVIE URBANE</w:t>
            </w:r>
          </w:p>
          <w:p w14:paraId="0370F379" w14:textId="77777777" w:rsidR="00342A15" w:rsidRPr="00684409" w:rsidRDefault="00342A15" w:rsidP="00342A15">
            <w:pPr>
              <w:pStyle w:val="Corpo"/>
              <w:spacing w:after="0" w:line="276" w:lineRule="auto"/>
              <w:jc w:val="center"/>
              <w:rPr>
                <w:rFonts w:ascii="Garamond" w:hAnsi="Garamond" w:cs="Arial"/>
                <w:b/>
                <w:sz w:val="24"/>
              </w:rPr>
            </w:pPr>
          </w:p>
          <w:p w14:paraId="1E10F36B" w14:textId="78D19D7E" w:rsidR="00D05ADD" w:rsidRPr="00684409" w:rsidRDefault="00684409" w:rsidP="00AB646E">
            <w:pPr>
              <w:pStyle w:val="Corpo"/>
              <w:jc w:val="center"/>
              <w:rPr>
                <w:rFonts w:ascii="Garamond" w:hAnsi="Garamond" w:cs="Arial"/>
                <w:b/>
                <w:sz w:val="24"/>
              </w:rPr>
            </w:pPr>
            <w:r w:rsidRPr="00684409">
              <w:rPr>
                <w:rFonts w:ascii="Garamond" w:hAnsi="Garamond" w:cs="Arial"/>
                <w:b/>
                <w:sz w:val="28"/>
                <w:szCs w:val="28"/>
              </w:rPr>
              <w:t>TA</w:t>
            </w:r>
            <w:r w:rsidR="00B72B8E" w:rsidRPr="00684409">
              <w:rPr>
                <w:rFonts w:ascii="Garamond" w:hAnsi="Garamond" w:cs="Arial"/>
                <w:b/>
                <w:sz w:val="28"/>
                <w:szCs w:val="28"/>
              </w:rPr>
              <w:t xml:space="preserve">RGET </w:t>
            </w:r>
            <w:r w:rsidR="00A02C93" w:rsidRPr="00684409">
              <w:rPr>
                <w:rFonts w:ascii="Garamond" w:hAnsi="Garamond" w:cs="Arial"/>
                <w:b/>
                <w:sz w:val="28"/>
                <w:szCs w:val="28"/>
              </w:rPr>
              <w:t>M</w:t>
            </w:r>
            <w:r w:rsidR="00B72B8E" w:rsidRPr="00684409">
              <w:rPr>
                <w:rFonts w:ascii="Garamond" w:hAnsi="Garamond" w:cs="Arial"/>
                <w:b/>
                <w:sz w:val="28"/>
                <w:szCs w:val="28"/>
              </w:rPr>
              <w:t>2</w:t>
            </w:r>
            <w:r w:rsidR="00A02C93" w:rsidRPr="00684409">
              <w:rPr>
                <w:rFonts w:ascii="Garamond" w:hAnsi="Garamond" w:cs="Arial"/>
                <w:b/>
                <w:sz w:val="28"/>
                <w:szCs w:val="28"/>
              </w:rPr>
              <w:t>C2</w:t>
            </w:r>
            <w:r w:rsidR="00B72B8E" w:rsidRPr="00684409">
              <w:rPr>
                <w:rFonts w:ascii="Garamond" w:hAnsi="Garamond" w:cs="Arial"/>
                <w:b/>
                <w:sz w:val="28"/>
                <w:szCs w:val="28"/>
              </w:rPr>
              <w:t>-</w:t>
            </w:r>
            <w:r w:rsidR="00A02C93" w:rsidRPr="00684409">
              <w:rPr>
                <w:rFonts w:ascii="Garamond" w:hAnsi="Garamond" w:cs="Arial"/>
                <w:b/>
                <w:sz w:val="28"/>
                <w:szCs w:val="28"/>
              </w:rPr>
              <w:t>23</w:t>
            </w:r>
          </w:p>
        </w:tc>
      </w:tr>
      <w:tr w:rsidR="005576DD" w:rsidRPr="00F30D27" w14:paraId="1E10F37F" w14:textId="77777777" w:rsidTr="00D857B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11" w:type="pct"/>
          </w:tcPr>
          <w:p w14:paraId="1E10F36D" w14:textId="77777777" w:rsidR="009A7596" w:rsidRPr="00F30D27" w:rsidRDefault="009A7596" w:rsidP="000E68EF">
            <w:pPr>
              <w:pStyle w:val="EmptyLayoutCell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4989" w:type="pct"/>
            <w:gridSpan w:val="2"/>
          </w:tcPr>
          <w:p w14:paraId="01EE3419" w14:textId="77777777" w:rsidR="004E34B3" w:rsidRPr="00F30D27" w:rsidRDefault="004E34B3" w:rsidP="00342A15">
            <w:pPr>
              <w:rPr>
                <w:rFonts w:ascii="Garamond" w:hAnsi="Garamond"/>
                <w:sz w:val="22"/>
                <w:szCs w:val="22"/>
              </w:rPr>
            </w:pPr>
          </w:p>
          <w:tbl>
            <w:tblPr>
              <w:tblW w:w="4914" w:type="pct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751"/>
              <w:gridCol w:w="4819"/>
            </w:tblGrid>
            <w:tr w:rsidR="00B72B8E" w:rsidRPr="00F30D27" w14:paraId="01657727" w14:textId="77777777" w:rsidTr="00684409">
              <w:trPr>
                <w:trHeight w:val="316"/>
              </w:trPr>
              <w:tc>
                <w:tcPr>
                  <w:tcW w:w="5000" w:type="pct"/>
                  <w:gridSpan w:val="2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3C4D193" w14:textId="284937F6" w:rsidR="00B72B8E" w:rsidRPr="00F30D27" w:rsidRDefault="00B72B8E" w:rsidP="00342A15">
                  <w:pPr>
                    <w:pStyle w:val="00testotabella"/>
                    <w:spacing w:line="480" w:lineRule="auto"/>
                    <w:ind w:left="0"/>
                    <w:jc w:val="left"/>
                    <w:rPr>
                      <w:rFonts w:eastAsia="Arial"/>
                      <w:bCs w:val="0"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 xml:space="preserve">INVESTIMENTO: </w:t>
                  </w:r>
                  <w:r w:rsidRPr="00F30D27">
                    <w:rPr>
                      <w:rFonts w:eastAsia="Arial"/>
                      <w:bCs w:val="0"/>
                      <w:color w:val="000000"/>
                      <w:sz w:val="22"/>
                      <w:szCs w:val="22"/>
                    </w:rPr>
                    <w:t>M2C2 I.4.1.2 “Ciclovie urbane”</w:t>
                  </w:r>
                </w:p>
                <w:p w14:paraId="076FFD8E" w14:textId="78060DEB" w:rsidR="002C29EC" w:rsidRDefault="002C29EC" w:rsidP="00342A15">
                  <w:pPr>
                    <w:pStyle w:val="00testotabella"/>
                    <w:spacing w:line="480" w:lineRule="auto"/>
                    <w:ind w:left="0"/>
                    <w:jc w:val="left"/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SOGGETTO ATTUATORE DI I LIVELLO: _________________________________</w:t>
                  </w:r>
                  <w:r w:rsidR="00F30D27" w:rsidRPr="00F30D2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_</w:t>
                  </w:r>
                  <w:r w:rsidRPr="00F30D2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_____</w:t>
                  </w:r>
                  <w:r w:rsidR="00373CD8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_</w:t>
                  </w:r>
                </w:p>
                <w:p w14:paraId="561F54BB" w14:textId="67851867" w:rsidR="00373CD8" w:rsidRPr="00F30D27" w:rsidRDefault="00373CD8" w:rsidP="00373CD8">
                  <w:pPr>
                    <w:pStyle w:val="00testotabella"/>
                    <w:spacing w:line="480" w:lineRule="auto"/>
                    <w:ind w:left="0"/>
                    <w:jc w:val="left"/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SOGGETTO ATTUATORE DI I</w:t>
                  </w:r>
                  <w:r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I</w:t>
                  </w:r>
                  <w:r w:rsidRPr="00F30D2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 xml:space="preserve"> LIVELLO: _______________________________________</w:t>
                  </w:r>
                </w:p>
                <w:p w14:paraId="575F62FD" w14:textId="1B50DCCB" w:rsidR="00B72B8E" w:rsidRPr="00F30D27" w:rsidRDefault="00B72B8E" w:rsidP="00342A15">
                  <w:pPr>
                    <w:pStyle w:val="00testotabella"/>
                    <w:spacing w:line="480" w:lineRule="auto"/>
                    <w:ind w:left="0"/>
                    <w:jc w:val="left"/>
                    <w:rPr>
                      <w:sz w:val="22"/>
                      <w:szCs w:val="22"/>
                    </w:rPr>
                  </w:pPr>
                  <w:r w:rsidRPr="00F30D2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TITOLO INTERVENTO: _____________________________________________________</w:t>
                  </w:r>
                  <w:r w:rsidR="00684409" w:rsidRPr="00F30D27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_</w:t>
                  </w:r>
                  <w:r w:rsidR="00373CD8">
                    <w:rPr>
                      <w:rFonts w:eastAsia="Arial"/>
                      <w:b/>
                      <w:color w:val="000000"/>
                      <w:sz w:val="22"/>
                      <w:szCs w:val="22"/>
                    </w:rPr>
                    <w:t>_</w:t>
                  </w:r>
                </w:p>
              </w:tc>
            </w:tr>
            <w:tr w:rsidR="00B72B8E" w:rsidRPr="00F30D27" w14:paraId="634F381C" w14:textId="77777777" w:rsidTr="00684409">
              <w:trPr>
                <w:trHeight w:val="316"/>
              </w:trPr>
              <w:tc>
                <w:tcPr>
                  <w:tcW w:w="5000" w:type="pct"/>
                  <w:gridSpan w:val="2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8D52091" w14:textId="08332B4B" w:rsidR="005E4EC1" w:rsidRPr="00F30D27" w:rsidRDefault="00B72B8E" w:rsidP="00342A15">
                  <w:pPr>
                    <w:spacing w:line="480" w:lineRule="auto"/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CUP: __________________________</w:t>
                  </w:r>
                  <w:r w:rsidR="00997B99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__</w:t>
                  </w:r>
                  <w:r w:rsidR="00684409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_</w:t>
                  </w:r>
                  <w:r w:rsidR="00997B99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_</w:t>
                  </w:r>
                  <w:r w:rsidR="00684409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 xml:space="preserve"> 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 xml:space="preserve">   CLP</w:t>
                  </w:r>
                  <w:r w:rsidR="002C29EC" w:rsidRPr="00F30D27">
                    <w:rPr>
                      <w:rFonts w:ascii="Garamond" w:eastAsia="Arial" w:hAnsi="Garamond" w:cs="Arial"/>
                      <w:bCs/>
                      <w:i/>
                      <w:iCs/>
                      <w:color w:val="000000"/>
                      <w:sz w:val="22"/>
                      <w:szCs w:val="22"/>
                    </w:rPr>
                    <w:t xml:space="preserve"> (eventuale)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: ________________________</w:t>
                  </w:r>
                  <w:r w:rsidR="00997B99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__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__</w:t>
                  </w:r>
                  <w:r w:rsidR="00373CD8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_</w:t>
                  </w:r>
                </w:p>
              </w:tc>
            </w:tr>
            <w:tr w:rsidR="002725BA" w:rsidRPr="00F30D27" w14:paraId="37CC4731" w14:textId="77777777" w:rsidTr="00684409">
              <w:trPr>
                <w:trHeight w:val="316"/>
              </w:trPr>
              <w:tc>
                <w:tcPr>
                  <w:tcW w:w="5000" w:type="pct"/>
                  <w:gridSpan w:val="2"/>
                  <w:tcBorders>
                    <w:bottom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33EBBB7" w14:textId="77777777" w:rsidR="00B754D0" w:rsidRPr="00F30D27" w:rsidRDefault="00B754D0" w:rsidP="00342A15">
                  <w:pPr>
                    <w:pStyle w:val="00testotabella"/>
                    <w:ind w:left="0"/>
                    <w:jc w:val="left"/>
                    <w:rPr>
                      <w:i/>
                      <w:iCs/>
                      <w:sz w:val="22"/>
                      <w:szCs w:val="22"/>
                    </w:rPr>
                  </w:pPr>
                </w:p>
                <w:p w14:paraId="333949AD" w14:textId="7D299423" w:rsidR="002725BA" w:rsidRPr="00F30D27" w:rsidRDefault="002725BA" w:rsidP="00342A15">
                  <w:pPr>
                    <w:pStyle w:val="00testotabella"/>
                    <w:ind w:left="0"/>
                    <w:jc w:val="left"/>
                    <w:rPr>
                      <w:i/>
                      <w:iCs/>
                      <w:sz w:val="22"/>
                      <w:szCs w:val="22"/>
                    </w:rPr>
                  </w:pPr>
                  <w:r w:rsidRPr="00F30D27">
                    <w:rPr>
                      <w:i/>
                      <w:iCs/>
                      <w:sz w:val="22"/>
                      <w:szCs w:val="22"/>
                    </w:rPr>
                    <w:t>[</w:t>
                  </w:r>
                  <w:r w:rsidR="00373CD8" w:rsidRPr="00F30D27">
                    <w:rPr>
                      <w:i/>
                      <w:iCs/>
                      <w:sz w:val="22"/>
                      <w:szCs w:val="22"/>
                    </w:rPr>
                    <w:t>Sezione da compilare per i</w:t>
                  </w:r>
                  <w:r w:rsidR="00373CD8">
                    <w:rPr>
                      <w:i/>
                      <w:iCs/>
                      <w:sz w:val="22"/>
                      <w:szCs w:val="22"/>
                    </w:rPr>
                    <w:t>l</w:t>
                  </w:r>
                  <w:r w:rsidR="00373CD8" w:rsidRPr="00F30D27">
                    <w:rPr>
                      <w:i/>
                      <w:iCs/>
                      <w:sz w:val="22"/>
                      <w:szCs w:val="22"/>
                    </w:rPr>
                    <w:t xml:space="preserve"> contratto </w:t>
                  </w:r>
                  <w:r w:rsidR="00373CD8">
                    <w:rPr>
                      <w:i/>
                      <w:iCs/>
                      <w:sz w:val="22"/>
                      <w:szCs w:val="22"/>
                    </w:rPr>
                    <w:t>principale</w:t>
                  </w:r>
                  <w:r w:rsidR="00373CD8" w:rsidRPr="00F30D27">
                    <w:rPr>
                      <w:i/>
                      <w:iCs/>
                      <w:sz w:val="22"/>
                      <w:szCs w:val="22"/>
                    </w:rPr>
                    <w:t>]</w:t>
                  </w:r>
                </w:p>
              </w:tc>
            </w:tr>
            <w:tr w:rsidR="0035079F" w:rsidRPr="00F30D27" w14:paraId="75A5F555" w14:textId="77777777" w:rsidTr="00684409">
              <w:trPr>
                <w:trHeight w:val="316"/>
              </w:trPr>
              <w:tc>
                <w:tcPr>
                  <w:tcW w:w="2482" w:type="pct"/>
                  <w:tcBorders>
                    <w:top w:val="single" w:sz="4" w:space="0" w:color="auto"/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A87C7B9" w14:textId="4637B066" w:rsidR="0035079F" w:rsidRPr="00F30D27" w:rsidRDefault="0035079F" w:rsidP="00342A15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>Convenzione/Accordo Quadro</w:t>
                  </w:r>
                  <w:r w:rsidR="00A02C93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>/Contratto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>:</w:t>
                  </w:r>
                </w:p>
                <w:p w14:paraId="04D14FF0" w14:textId="518F6B02" w:rsidR="009049F6" w:rsidRPr="00F30D27" w:rsidRDefault="009049F6" w:rsidP="00342A15">
                  <w:pPr>
                    <w:rPr>
                      <w:rFonts w:ascii="Garamond" w:eastAsia="Arial" w:hAnsi="Garamond" w:cs="Arial"/>
                      <w:color w:val="000000"/>
                      <w:sz w:val="22"/>
                      <w:szCs w:val="22"/>
                      <w:lang w:bidi="it-IT"/>
                    </w:rPr>
                  </w:pPr>
                  <w:r w:rsidRPr="00F30D27">
                    <w:rPr>
                      <w:rFonts w:ascii="Garamond" w:eastAsia="Arial" w:hAnsi="Garamond" w:cs="Arial"/>
                      <w:i/>
                      <w:color w:val="000000"/>
                      <w:sz w:val="22"/>
                      <w:szCs w:val="22"/>
                      <w:lang w:bidi="it-IT"/>
                    </w:rPr>
                    <w:t>[lasciare solo riferimento pertinente]</w:t>
                  </w:r>
                </w:p>
              </w:tc>
              <w:tc>
                <w:tcPr>
                  <w:tcW w:w="2518" w:type="pct"/>
                  <w:tcBorders>
                    <w:top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CF45D23" w14:textId="75A6C876" w:rsidR="0035079F" w:rsidRPr="00F30D27" w:rsidRDefault="0035079F" w:rsidP="00342A15">
                  <w:pPr>
                    <w:pStyle w:val="00testotabella"/>
                    <w:jc w:val="left"/>
                    <w:rPr>
                      <w:sz w:val="22"/>
                      <w:szCs w:val="22"/>
                    </w:rPr>
                  </w:pPr>
                </w:p>
              </w:tc>
            </w:tr>
            <w:tr w:rsidR="0035079F" w:rsidRPr="00F30D27" w14:paraId="2049906C" w14:textId="77777777" w:rsidTr="00684409">
              <w:trPr>
                <w:trHeight w:val="316"/>
              </w:trPr>
              <w:tc>
                <w:tcPr>
                  <w:tcW w:w="2482" w:type="pct"/>
                  <w:tcBorders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210922C" w14:textId="01591987" w:rsidR="0035079F" w:rsidRPr="00F30D27" w:rsidRDefault="0035079F" w:rsidP="00342A15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Oggetto della Convenzione/dell’A.Q.</w:t>
                  </w:r>
                  <w:r w:rsidR="00A02C93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/</w:t>
                  </w:r>
                  <w:r w:rsidR="00232259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 xml:space="preserve">del </w:t>
                  </w:r>
                  <w:r w:rsidR="00A02C93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Contratto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:</w:t>
                  </w:r>
                </w:p>
                <w:p w14:paraId="534BA8A4" w14:textId="31C8044F" w:rsidR="009049F6" w:rsidRPr="00F30D27" w:rsidRDefault="009049F6" w:rsidP="00342A15">
                  <w:pPr>
                    <w:rPr>
                      <w:rFonts w:ascii="Garamond" w:eastAsia="Arial" w:hAnsi="Garamond" w:cs="Arial"/>
                      <w:i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ascii="Garamond" w:eastAsia="Arial" w:hAnsi="Garamond" w:cs="Arial"/>
                      <w:i/>
                      <w:color w:val="000000"/>
                      <w:sz w:val="22"/>
                      <w:szCs w:val="22"/>
                      <w:lang w:bidi="it-IT"/>
                    </w:rPr>
                    <w:t>[lasciare solo riferimento pertinente]</w:t>
                  </w:r>
                </w:p>
              </w:tc>
              <w:tc>
                <w:tcPr>
                  <w:tcW w:w="2518" w:type="pct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8917BDD" w14:textId="02CBC412" w:rsidR="0035079F" w:rsidRPr="00F30D27" w:rsidRDefault="0035079F" w:rsidP="00342A15">
                  <w:pPr>
                    <w:pStyle w:val="00testotabella"/>
                    <w:jc w:val="left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079F" w:rsidRPr="00F30D27" w14:paraId="00A4EEEC" w14:textId="77777777" w:rsidTr="00684409">
              <w:trPr>
                <w:trHeight w:val="316"/>
              </w:trPr>
              <w:tc>
                <w:tcPr>
                  <w:tcW w:w="2482" w:type="pct"/>
                  <w:tcBorders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9283AEA" w14:textId="19A49DE6" w:rsidR="0035079F" w:rsidRPr="00F30D27" w:rsidRDefault="0035079F" w:rsidP="00342A15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CIG:</w:t>
                  </w:r>
                </w:p>
              </w:tc>
              <w:tc>
                <w:tcPr>
                  <w:tcW w:w="2518" w:type="pct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768F5A8" w14:textId="5E2D9452" w:rsidR="0035079F" w:rsidRPr="00F30D27" w:rsidRDefault="0035079F" w:rsidP="00342A15">
                  <w:pPr>
                    <w:pStyle w:val="00testotabella"/>
                    <w:jc w:val="left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079F" w:rsidRPr="00F30D27" w14:paraId="2D5E5F33" w14:textId="77777777" w:rsidTr="00684409">
              <w:trPr>
                <w:trHeight w:val="316"/>
              </w:trPr>
              <w:tc>
                <w:tcPr>
                  <w:tcW w:w="2482" w:type="pct"/>
                  <w:tcBorders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0DA8861" w14:textId="22942667" w:rsidR="0035079F" w:rsidRPr="00F30D27" w:rsidRDefault="0035079F" w:rsidP="00342A15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>Contratto Applicativo</w:t>
                  </w:r>
                  <w:r w:rsidR="00997B99" w:rsidRPr="00F30D27">
                    <w:rPr>
                      <w:rFonts w:ascii="Garamond" w:eastAsia="Arial" w:hAnsi="Garamond" w:cs="Arial"/>
                      <w:bCs/>
                      <w:i/>
                      <w:iCs/>
                      <w:color w:val="000000"/>
                      <w:sz w:val="22"/>
                      <w:szCs w:val="22"/>
                      <w:lang w:bidi="it-IT"/>
                    </w:rPr>
                    <w:t xml:space="preserve"> [se previsto]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>:</w:t>
                  </w:r>
                </w:p>
              </w:tc>
              <w:tc>
                <w:tcPr>
                  <w:tcW w:w="2518" w:type="pct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AAEC23C" w14:textId="24ECF292" w:rsidR="0035079F" w:rsidRPr="00F30D27" w:rsidRDefault="0035079F" w:rsidP="00342A15">
                  <w:pPr>
                    <w:pStyle w:val="00testotabella"/>
                    <w:jc w:val="left"/>
                    <w:rPr>
                      <w:rFonts w:eastAsia="Arial"/>
                      <w:iCs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079F" w:rsidRPr="00F30D27" w14:paraId="3523EFBC" w14:textId="77777777" w:rsidTr="00684409">
              <w:trPr>
                <w:trHeight w:val="316"/>
              </w:trPr>
              <w:tc>
                <w:tcPr>
                  <w:tcW w:w="2482" w:type="pct"/>
                  <w:tcBorders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20E0710" w14:textId="15938871" w:rsidR="0035079F" w:rsidRPr="00F30D27" w:rsidRDefault="0035079F" w:rsidP="00342A15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 xml:space="preserve">CIG </w:t>
                  </w:r>
                  <w:r w:rsidR="00AB646E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d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erivato</w:t>
                  </w:r>
                  <w:r w:rsidR="00997B99" w:rsidRPr="00F30D27">
                    <w:rPr>
                      <w:rFonts w:ascii="Garamond" w:eastAsia="Arial" w:hAnsi="Garamond" w:cs="Arial"/>
                      <w:bCs/>
                      <w:i/>
                      <w:iCs/>
                      <w:color w:val="000000"/>
                      <w:sz w:val="22"/>
                      <w:szCs w:val="22"/>
                      <w:lang w:bidi="it-IT"/>
                    </w:rPr>
                    <w:t xml:space="preserve"> [se previsto]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  <w:t>:</w:t>
                  </w:r>
                </w:p>
              </w:tc>
              <w:tc>
                <w:tcPr>
                  <w:tcW w:w="2518" w:type="pct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F31D0CB" w14:textId="45B7B45A" w:rsidR="0035079F" w:rsidRPr="00F30D27" w:rsidRDefault="0035079F" w:rsidP="00342A15">
                  <w:pPr>
                    <w:pStyle w:val="00testotabella"/>
                    <w:jc w:val="left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079F" w:rsidRPr="00F30D27" w14:paraId="54A8BE50" w14:textId="77777777" w:rsidTr="00684409">
              <w:trPr>
                <w:trHeight w:val="316"/>
              </w:trPr>
              <w:tc>
                <w:tcPr>
                  <w:tcW w:w="2482" w:type="pct"/>
                  <w:tcBorders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12FA1A3" w14:textId="4C0A6036" w:rsidR="0035079F" w:rsidRPr="00F30D27" w:rsidRDefault="0035079F" w:rsidP="00342A15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 xml:space="preserve">Oggetto del </w:t>
                  </w:r>
                  <w:r w:rsidR="00146C6B"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>contratto</w:t>
                  </w:r>
                  <w:r w:rsidR="00997B99" w:rsidRPr="00F30D27">
                    <w:rPr>
                      <w:rFonts w:ascii="Garamond" w:eastAsia="Arial" w:hAnsi="Garamond" w:cs="Arial"/>
                      <w:bCs/>
                      <w:i/>
                      <w:iCs/>
                      <w:color w:val="000000"/>
                      <w:sz w:val="22"/>
                      <w:szCs w:val="22"/>
                      <w:lang w:bidi="it-IT"/>
                    </w:rPr>
                    <w:t xml:space="preserve"> [se previsto]</w:t>
                  </w: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>:</w:t>
                  </w:r>
                </w:p>
              </w:tc>
              <w:tc>
                <w:tcPr>
                  <w:tcW w:w="2518" w:type="pct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B58B1C6" w14:textId="32BCC5A3" w:rsidR="0035079F" w:rsidRPr="00F30D27" w:rsidRDefault="0035079F" w:rsidP="00342A15">
                  <w:pPr>
                    <w:pStyle w:val="00testotabella"/>
                    <w:jc w:val="left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079F" w:rsidRPr="00F30D27" w14:paraId="15BC48D4" w14:textId="77777777" w:rsidTr="00684409">
              <w:trPr>
                <w:trHeight w:val="316"/>
              </w:trPr>
              <w:tc>
                <w:tcPr>
                  <w:tcW w:w="2482" w:type="pct"/>
                  <w:tcBorders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F3273A9" w14:textId="67D887BF" w:rsidR="0035079F" w:rsidRPr="00F30D27" w:rsidRDefault="0035079F" w:rsidP="00342A15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sz w:val="22"/>
                      <w:szCs w:val="22"/>
                    </w:rPr>
                    <w:t>Committente:</w:t>
                  </w:r>
                </w:p>
              </w:tc>
              <w:tc>
                <w:tcPr>
                  <w:tcW w:w="2518" w:type="pct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D8BC2C9" w14:textId="73EF9BA2" w:rsidR="0035079F" w:rsidRPr="00F30D27" w:rsidRDefault="0035079F" w:rsidP="00342A15">
                  <w:pPr>
                    <w:pStyle w:val="00testotabella"/>
                    <w:jc w:val="left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079F" w:rsidRPr="00F30D27" w14:paraId="3868760C" w14:textId="77777777" w:rsidTr="00684409">
              <w:trPr>
                <w:trHeight w:val="316"/>
              </w:trPr>
              <w:tc>
                <w:tcPr>
                  <w:tcW w:w="2482" w:type="pct"/>
                  <w:tcBorders>
                    <w:lef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E8F33BC" w14:textId="28C7CD83" w:rsidR="0035079F" w:rsidRPr="00F30D27" w:rsidRDefault="0035079F" w:rsidP="00342A15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sz w:val="22"/>
                      <w:szCs w:val="22"/>
                    </w:rPr>
                    <w:t>Direzione Lavori:</w:t>
                  </w:r>
                </w:p>
              </w:tc>
              <w:tc>
                <w:tcPr>
                  <w:tcW w:w="2518" w:type="pct"/>
                  <w:tcBorders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6C0AAE2" w14:textId="2ECE42A1" w:rsidR="0035079F" w:rsidRPr="00F30D27" w:rsidRDefault="0035079F" w:rsidP="00342A15">
                  <w:pPr>
                    <w:pStyle w:val="00testotabella"/>
                    <w:jc w:val="left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35079F" w:rsidRPr="00F30D27" w14:paraId="56AD0A4B" w14:textId="77777777" w:rsidTr="00684409">
              <w:trPr>
                <w:trHeight w:val="316"/>
              </w:trPr>
              <w:tc>
                <w:tcPr>
                  <w:tcW w:w="2482" w:type="pct"/>
                  <w:tcBorders>
                    <w:left w:val="single" w:sz="4" w:space="0" w:color="auto"/>
                    <w:bottom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7C15CC4" w14:textId="5752F502" w:rsidR="0035079F" w:rsidRPr="00F30D27" w:rsidRDefault="0035079F" w:rsidP="00342A15">
                  <w:pPr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</w:pPr>
                  <w:r w:rsidRPr="00F30D27">
                    <w:rPr>
                      <w:rFonts w:ascii="Garamond" w:eastAsia="Arial" w:hAnsi="Garamond" w:cs="Arial"/>
                      <w:b/>
                      <w:color w:val="000000"/>
                      <w:sz w:val="22"/>
                      <w:szCs w:val="22"/>
                      <w:lang w:bidi="it-IT"/>
                    </w:rPr>
                    <w:t>Appaltatore:</w:t>
                  </w:r>
                </w:p>
              </w:tc>
              <w:tc>
                <w:tcPr>
                  <w:tcW w:w="2518" w:type="pct"/>
                  <w:tcBorders>
                    <w:bottom w:val="single" w:sz="4" w:space="0" w:color="auto"/>
                    <w:right w:val="single" w:sz="4" w:space="0" w:color="auto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0109190" w14:textId="08292B80" w:rsidR="0035079F" w:rsidRPr="00F30D27" w:rsidRDefault="0035079F" w:rsidP="00342A15">
                  <w:pPr>
                    <w:pStyle w:val="00testotabella"/>
                    <w:jc w:val="left"/>
                    <w:rPr>
                      <w:rFonts w:eastAsia="Arial"/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14:paraId="1E10F37D" w14:textId="77777777" w:rsidR="009A7596" w:rsidRPr="00F30D27" w:rsidRDefault="009A7596" w:rsidP="00342A15">
            <w:pPr>
              <w:rPr>
                <w:rFonts w:ascii="Garamond" w:hAnsi="Garamond"/>
                <w:sz w:val="22"/>
                <w:szCs w:val="22"/>
              </w:rPr>
            </w:pPr>
          </w:p>
        </w:tc>
      </w:tr>
    </w:tbl>
    <w:p w14:paraId="23510D09" w14:textId="77777777" w:rsidR="00D857BC" w:rsidRPr="00F30D27" w:rsidRDefault="00D857BC" w:rsidP="00F30D27">
      <w:pPr>
        <w:pStyle w:val="Testodelblocco"/>
        <w:spacing w:line="276" w:lineRule="auto"/>
        <w:ind w:left="0" w:right="-2"/>
        <w:jc w:val="center"/>
        <w:rPr>
          <w:rFonts w:ascii="Garamond" w:hAnsi="Garamond" w:cs="Arial"/>
          <w:b/>
          <w:sz w:val="22"/>
          <w:szCs w:val="22"/>
        </w:rPr>
      </w:pPr>
    </w:p>
    <w:p w14:paraId="1849DC85" w14:textId="193C745A" w:rsidR="006D386D" w:rsidRPr="00F30D27" w:rsidRDefault="0054448B" w:rsidP="00F30D27">
      <w:pPr>
        <w:pStyle w:val="Testodelblocco"/>
        <w:spacing w:line="276" w:lineRule="auto"/>
        <w:ind w:left="0" w:right="-2"/>
        <w:jc w:val="center"/>
        <w:rPr>
          <w:rFonts w:ascii="Garamond" w:hAnsi="Garamond" w:cs="Arial"/>
          <w:b/>
          <w:sz w:val="22"/>
          <w:szCs w:val="22"/>
        </w:rPr>
      </w:pPr>
      <w:r w:rsidRPr="00F30D27">
        <w:rPr>
          <w:rFonts w:ascii="Garamond" w:hAnsi="Garamond" w:cs="Arial"/>
          <w:b/>
          <w:sz w:val="22"/>
          <w:szCs w:val="22"/>
        </w:rPr>
        <w:t>PREMESSO</w:t>
      </w:r>
      <w:r w:rsidR="004A57C6" w:rsidRPr="00F30D27">
        <w:rPr>
          <w:rFonts w:ascii="Garamond" w:hAnsi="Garamond" w:cs="Arial"/>
          <w:b/>
          <w:sz w:val="22"/>
          <w:szCs w:val="22"/>
        </w:rPr>
        <w:t xml:space="preserve"> CHE</w:t>
      </w:r>
    </w:p>
    <w:p w14:paraId="6AAFBA72" w14:textId="77777777" w:rsidR="000D5C82" w:rsidRPr="00F30D27" w:rsidRDefault="000D5C82" w:rsidP="00F30D27">
      <w:pPr>
        <w:pStyle w:val="Testodelblocco"/>
        <w:spacing w:line="276" w:lineRule="auto"/>
        <w:ind w:left="0" w:right="-2"/>
        <w:jc w:val="center"/>
        <w:rPr>
          <w:rFonts w:ascii="Garamond" w:hAnsi="Garamond" w:cs="Arial"/>
          <w:b/>
          <w:sz w:val="22"/>
          <w:szCs w:val="22"/>
        </w:rPr>
      </w:pPr>
    </w:p>
    <w:p w14:paraId="47EC71CD" w14:textId="614BD4E5" w:rsidR="00947EE4" w:rsidRPr="00F30D27" w:rsidRDefault="00947EE4" w:rsidP="00F30D27">
      <w:pPr>
        <w:pStyle w:val="00elencotratto"/>
        <w:numPr>
          <w:ilvl w:val="0"/>
          <w:numId w:val="46"/>
        </w:numPr>
        <w:spacing w:after="120" w:line="276" w:lineRule="auto"/>
        <w:ind w:left="568" w:hanging="425"/>
      </w:pPr>
      <w:r w:rsidRPr="00F30D27">
        <w:t xml:space="preserve">a seguito di Gara </w:t>
      </w:r>
      <w:r w:rsidR="007822A7" w:rsidRPr="00F30D27">
        <w:t>(</w:t>
      </w:r>
      <w:r w:rsidR="006F1697" w:rsidRPr="00F30D27">
        <w:t xml:space="preserve">o </w:t>
      </w:r>
      <w:r w:rsidR="00FD2F07" w:rsidRPr="00F30D27">
        <w:t>altra procedura equivalente</w:t>
      </w:r>
      <w:r w:rsidR="007822A7" w:rsidRPr="00F30D27">
        <w:t>)</w:t>
      </w:r>
      <w:r w:rsidR="006F1697" w:rsidRPr="00F30D27">
        <w:t xml:space="preserve"> </w:t>
      </w:r>
      <w:r w:rsidR="00146C6B" w:rsidRPr="00F30D27">
        <w:t>CIG</w:t>
      </w:r>
      <w:r w:rsidRPr="00F30D27">
        <w:t xml:space="preserve"> n.</w:t>
      </w:r>
      <w:r w:rsidR="007B6BAD" w:rsidRPr="00F30D27">
        <w:rPr>
          <w:rFonts w:eastAsia="Arial"/>
          <w:color w:val="000000"/>
        </w:rPr>
        <w:t xml:space="preserve"> _</w:t>
      </w:r>
      <w:r w:rsidR="00B72B8E" w:rsidRPr="00F30D27">
        <w:rPr>
          <w:rFonts w:eastAsia="Arial"/>
          <w:color w:val="000000"/>
        </w:rPr>
        <w:t>__</w:t>
      </w:r>
      <w:r w:rsidR="00684409" w:rsidRPr="00F30D27">
        <w:rPr>
          <w:rFonts w:eastAsia="Arial"/>
          <w:color w:val="000000"/>
        </w:rPr>
        <w:t>______</w:t>
      </w:r>
      <w:r w:rsidR="000D5C82" w:rsidRPr="00F30D27">
        <w:rPr>
          <w:rFonts w:eastAsia="Arial"/>
          <w:color w:val="000000"/>
        </w:rPr>
        <w:t>_</w:t>
      </w:r>
      <w:r w:rsidR="00684409" w:rsidRPr="00F30D27">
        <w:rPr>
          <w:rFonts w:eastAsia="Arial"/>
          <w:color w:val="000000"/>
        </w:rPr>
        <w:t>_</w:t>
      </w:r>
      <w:r w:rsidR="00B72B8E" w:rsidRPr="00F30D27">
        <w:rPr>
          <w:rFonts w:eastAsia="Arial"/>
          <w:color w:val="000000"/>
        </w:rPr>
        <w:t>_</w:t>
      </w:r>
      <w:r w:rsidR="000D5C82" w:rsidRPr="00F30D27">
        <w:rPr>
          <w:rFonts w:eastAsia="Arial"/>
          <w:color w:val="000000"/>
        </w:rPr>
        <w:t>_</w:t>
      </w:r>
      <w:r w:rsidR="007B6BAD" w:rsidRPr="00F30D27">
        <w:rPr>
          <w:rFonts w:eastAsia="Arial"/>
          <w:color w:val="000000"/>
        </w:rPr>
        <w:t>__</w:t>
      </w:r>
      <w:r w:rsidRPr="00F30D27">
        <w:t xml:space="preserve">, in data </w:t>
      </w:r>
      <w:r w:rsidR="00684409" w:rsidRPr="00F30D27">
        <w:t>___</w:t>
      </w:r>
      <w:r w:rsidR="000D5C82" w:rsidRPr="00F30D27">
        <w:t>_</w:t>
      </w:r>
      <w:r w:rsidR="00684409" w:rsidRPr="00F30D27">
        <w:t>_</w:t>
      </w:r>
      <w:r w:rsidR="000D5C82" w:rsidRPr="00F30D27">
        <w:t>_</w:t>
      </w:r>
      <w:r w:rsidR="00684409" w:rsidRPr="00F30D27">
        <w:t>__</w:t>
      </w:r>
      <w:r w:rsidR="007B6BAD" w:rsidRPr="00F30D27">
        <w:rPr>
          <w:rFonts w:eastAsia="Arial"/>
          <w:color w:val="000000"/>
        </w:rPr>
        <w:t>_</w:t>
      </w:r>
      <w:r w:rsidR="00B72B8E" w:rsidRPr="00F30D27">
        <w:rPr>
          <w:rFonts w:eastAsia="Arial"/>
          <w:color w:val="000000"/>
        </w:rPr>
        <w:t>_</w:t>
      </w:r>
      <w:r w:rsidR="000D5C82" w:rsidRPr="00F30D27">
        <w:rPr>
          <w:rFonts w:eastAsia="Arial"/>
          <w:color w:val="000000"/>
        </w:rPr>
        <w:t>___</w:t>
      </w:r>
      <w:r w:rsidR="00B72B8E" w:rsidRPr="00F30D27">
        <w:rPr>
          <w:rFonts w:eastAsia="Arial"/>
          <w:color w:val="000000"/>
        </w:rPr>
        <w:t>__</w:t>
      </w:r>
      <w:r w:rsidR="007B6BAD" w:rsidRPr="00F30D27">
        <w:rPr>
          <w:rFonts w:eastAsia="Arial"/>
          <w:color w:val="000000"/>
        </w:rPr>
        <w:t>__</w:t>
      </w:r>
      <w:r w:rsidRPr="00F30D27">
        <w:t xml:space="preserve"> è stato stipulato</w:t>
      </w:r>
      <w:r w:rsidR="000D5C82" w:rsidRPr="00F30D27">
        <w:t>/a</w:t>
      </w:r>
      <w:r w:rsidRPr="00F30D27">
        <w:t xml:space="preserve"> </w:t>
      </w:r>
      <w:r w:rsidR="00F65A9F" w:rsidRPr="00F30D27">
        <w:t>la</w:t>
      </w:r>
      <w:r w:rsidR="006D3179" w:rsidRPr="00F30D27">
        <w:t xml:space="preserve"> Convenzione/</w:t>
      </w:r>
      <w:r w:rsidRPr="00F30D27">
        <w:t xml:space="preserve">l’Accordo Quadro </w:t>
      </w:r>
      <w:r w:rsidR="009049F6" w:rsidRPr="00F30D27">
        <w:rPr>
          <w:rFonts w:eastAsia="Arial"/>
          <w:i/>
          <w:color w:val="000000"/>
        </w:rPr>
        <w:t>[lasciare solo riferimento pertinente]</w:t>
      </w:r>
      <w:r w:rsidR="002E5BF6" w:rsidRPr="00F30D27">
        <w:t xml:space="preserve"> </w:t>
      </w:r>
      <w:r w:rsidRPr="00F30D27">
        <w:t xml:space="preserve">n. </w:t>
      </w:r>
      <w:r w:rsidR="006D3179" w:rsidRPr="00F30D27">
        <w:rPr>
          <w:rFonts w:eastAsia="Arial"/>
          <w:color w:val="000000"/>
        </w:rPr>
        <w:t>__</w:t>
      </w:r>
      <w:r w:rsidR="00684409" w:rsidRPr="00F30D27">
        <w:rPr>
          <w:rFonts w:eastAsia="Arial"/>
          <w:color w:val="000000"/>
        </w:rPr>
        <w:t>__</w:t>
      </w:r>
      <w:r w:rsidR="000D5C82" w:rsidRPr="00F30D27">
        <w:rPr>
          <w:rFonts w:eastAsia="Arial"/>
          <w:color w:val="000000"/>
        </w:rPr>
        <w:t>_</w:t>
      </w:r>
      <w:r w:rsidR="00684409" w:rsidRPr="00F30D27">
        <w:rPr>
          <w:rFonts w:eastAsia="Arial"/>
          <w:color w:val="000000"/>
        </w:rPr>
        <w:t>_</w:t>
      </w:r>
      <w:r w:rsidR="000D5C82" w:rsidRPr="00F30D27">
        <w:rPr>
          <w:rFonts w:eastAsia="Arial"/>
          <w:color w:val="000000"/>
        </w:rPr>
        <w:t>__</w:t>
      </w:r>
      <w:r w:rsidR="00684409" w:rsidRPr="00F30D27">
        <w:rPr>
          <w:rFonts w:eastAsia="Arial"/>
          <w:color w:val="000000"/>
        </w:rPr>
        <w:t>____</w:t>
      </w:r>
      <w:r w:rsidR="006D3179" w:rsidRPr="00F30D27">
        <w:rPr>
          <w:rFonts w:eastAsia="Arial"/>
          <w:color w:val="000000"/>
        </w:rPr>
        <w:t>_</w:t>
      </w:r>
      <w:r w:rsidR="00684409" w:rsidRPr="00F30D27">
        <w:rPr>
          <w:rFonts w:eastAsia="Arial"/>
          <w:color w:val="000000"/>
        </w:rPr>
        <w:t xml:space="preserve"> </w:t>
      </w:r>
      <w:r w:rsidRPr="00F30D27">
        <w:t xml:space="preserve">tra </w:t>
      </w:r>
      <w:r w:rsidR="00A02C93" w:rsidRPr="00F30D27">
        <w:t>_____</w:t>
      </w:r>
      <w:r w:rsidR="00684409" w:rsidRPr="00F30D27">
        <w:t>________</w:t>
      </w:r>
      <w:r w:rsidR="000D5C82" w:rsidRPr="00F30D27">
        <w:t>_____</w:t>
      </w:r>
      <w:r w:rsidR="00684409" w:rsidRPr="00F30D27">
        <w:t>_</w:t>
      </w:r>
      <w:r w:rsidR="00A02C93" w:rsidRPr="00F30D27">
        <w:t>__</w:t>
      </w:r>
      <w:r w:rsidR="00684409" w:rsidRPr="00F30D27">
        <w:t xml:space="preserve"> (di seguito Committente)</w:t>
      </w:r>
      <w:r w:rsidRPr="00F30D27">
        <w:t xml:space="preserve"> e </w:t>
      </w:r>
      <w:r w:rsidR="006D3179" w:rsidRPr="00F30D27">
        <w:rPr>
          <w:rFonts w:eastAsia="Arial"/>
          <w:color w:val="000000"/>
        </w:rPr>
        <w:t>_</w:t>
      </w:r>
      <w:r w:rsidR="00684409" w:rsidRPr="00F30D27">
        <w:rPr>
          <w:rFonts w:eastAsia="Arial"/>
          <w:color w:val="000000"/>
        </w:rPr>
        <w:t>_</w:t>
      </w:r>
      <w:r w:rsidR="000D5C82" w:rsidRPr="00F30D27">
        <w:rPr>
          <w:rFonts w:eastAsia="Arial"/>
          <w:color w:val="000000"/>
        </w:rPr>
        <w:t>____</w:t>
      </w:r>
      <w:r w:rsidR="00684409" w:rsidRPr="00F30D27">
        <w:rPr>
          <w:rFonts w:eastAsia="Arial"/>
          <w:color w:val="000000"/>
        </w:rPr>
        <w:t>__________</w:t>
      </w:r>
      <w:r w:rsidR="006D3179" w:rsidRPr="00F30D27">
        <w:rPr>
          <w:rFonts w:eastAsia="Arial"/>
          <w:color w:val="000000"/>
        </w:rPr>
        <w:t>__</w:t>
      </w:r>
      <w:r w:rsidR="000137E1" w:rsidRPr="00F30D27">
        <w:rPr>
          <w:rFonts w:eastAsia="Arial"/>
          <w:color w:val="000000"/>
        </w:rPr>
        <w:t xml:space="preserve"> </w:t>
      </w:r>
      <w:r w:rsidR="000137E1" w:rsidRPr="00F30D27">
        <w:t>(di seguito Appaltatore)</w:t>
      </w:r>
      <w:r w:rsidR="004A57C6" w:rsidRPr="00F30D27">
        <w:t>;</w:t>
      </w:r>
    </w:p>
    <w:p w14:paraId="619B6EDA" w14:textId="081C0069" w:rsidR="005C6830" w:rsidRPr="00F30D27" w:rsidRDefault="005C6830" w:rsidP="00F30D27">
      <w:pPr>
        <w:pStyle w:val="00elencotratto"/>
        <w:numPr>
          <w:ilvl w:val="0"/>
          <w:numId w:val="46"/>
        </w:numPr>
        <w:spacing w:after="120" w:line="276" w:lineRule="auto"/>
        <w:ind w:left="567" w:hanging="425"/>
      </w:pPr>
      <w:r w:rsidRPr="00F30D27">
        <w:lastRenderedPageBreak/>
        <w:t xml:space="preserve">in data </w:t>
      </w:r>
      <w:r w:rsidR="004557DC" w:rsidRPr="00F30D27">
        <w:rPr>
          <w:rFonts w:eastAsia="Arial"/>
          <w:color w:val="000000"/>
        </w:rPr>
        <w:t>___</w:t>
      </w:r>
      <w:r w:rsidR="00684409" w:rsidRPr="00F30D27">
        <w:rPr>
          <w:rFonts w:eastAsia="Arial"/>
          <w:color w:val="000000"/>
        </w:rPr>
        <w:t>_________</w:t>
      </w:r>
      <w:r w:rsidR="004557DC" w:rsidRPr="00F30D27">
        <w:rPr>
          <w:rFonts w:eastAsia="Arial"/>
          <w:color w:val="000000"/>
        </w:rPr>
        <w:t xml:space="preserve"> </w:t>
      </w:r>
      <w:r w:rsidRPr="00F30D27">
        <w:t xml:space="preserve">è stato </w:t>
      </w:r>
      <w:r w:rsidR="00502505" w:rsidRPr="00F30D27">
        <w:t>sottoscritto il</w:t>
      </w:r>
      <w:r w:rsidRPr="00F30D27">
        <w:t xml:space="preserve"> </w:t>
      </w:r>
      <w:r w:rsidR="00146C6B" w:rsidRPr="00F30D27">
        <w:t>Contratto/</w:t>
      </w:r>
      <w:r w:rsidRPr="00F30D27">
        <w:t xml:space="preserve">Contratto Applicativo </w:t>
      </w:r>
      <w:r w:rsidR="000D5C82" w:rsidRPr="00F30D27">
        <w:t xml:space="preserve">n. </w:t>
      </w:r>
      <w:r w:rsidR="004557DC" w:rsidRPr="00F30D27">
        <w:rPr>
          <w:rFonts w:eastAsia="Arial"/>
          <w:color w:val="000000"/>
        </w:rPr>
        <w:t>_</w:t>
      </w:r>
      <w:r w:rsidR="00684409" w:rsidRPr="00F30D27">
        <w:rPr>
          <w:rFonts w:eastAsia="Arial"/>
          <w:color w:val="000000"/>
        </w:rPr>
        <w:t>__________</w:t>
      </w:r>
      <w:r w:rsidR="004557DC" w:rsidRPr="00F30D27">
        <w:rPr>
          <w:rFonts w:eastAsia="Arial"/>
          <w:color w:val="000000"/>
        </w:rPr>
        <w:t xml:space="preserve">__ </w:t>
      </w:r>
      <w:r w:rsidRPr="00F30D27">
        <w:t xml:space="preserve">per l’esecuzione in appalto di attività di </w:t>
      </w:r>
      <w:r w:rsidR="00684409" w:rsidRPr="00F30D27">
        <w:t>_________________________________________</w:t>
      </w:r>
      <w:r w:rsidR="00B72B8E" w:rsidRPr="00F30D27">
        <w:rPr>
          <w:rFonts w:eastAsia="Arial"/>
          <w:color w:val="000000"/>
        </w:rPr>
        <w:t>__</w:t>
      </w:r>
      <w:r w:rsidR="00502505" w:rsidRPr="00F30D27">
        <w:rPr>
          <w:rFonts w:eastAsia="Arial"/>
          <w:color w:val="000000"/>
        </w:rPr>
        <w:t>____</w:t>
      </w:r>
      <w:r w:rsidR="00B72B8E" w:rsidRPr="00F30D27">
        <w:rPr>
          <w:rFonts w:eastAsia="Arial"/>
          <w:color w:val="000000"/>
        </w:rPr>
        <w:t>_</w:t>
      </w:r>
      <w:r w:rsidRPr="00F30D27">
        <w:t>;</w:t>
      </w:r>
    </w:p>
    <w:p w14:paraId="32059DF8" w14:textId="67DB733C" w:rsidR="00FD2F07" w:rsidRPr="00F30D27" w:rsidRDefault="005C6830" w:rsidP="00F30D27">
      <w:pPr>
        <w:pStyle w:val="00elencotratto"/>
        <w:numPr>
          <w:ilvl w:val="0"/>
          <w:numId w:val="46"/>
        </w:numPr>
        <w:spacing w:after="120" w:line="276" w:lineRule="auto"/>
        <w:ind w:left="567" w:hanging="425"/>
      </w:pPr>
      <w:bookmarkStart w:id="0" w:name="OLE_LINK1"/>
      <w:bookmarkStart w:id="1" w:name="OLE_LINK2"/>
      <w:r w:rsidRPr="00F30D27">
        <w:t>s</w:t>
      </w:r>
      <w:r w:rsidR="00AB5D8B" w:rsidRPr="00F30D27">
        <w:t>econdo quanto previsto dal PNRR</w:t>
      </w:r>
      <w:r w:rsidR="000B4FB3" w:rsidRPr="00F30D27">
        <w:t xml:space="preserve">, l’intervento è inserito nella Missione </w:t>
      </w:r>
      <w:r w:rsidR="00B72B8E" w:rsidRPr="00F30D27">
        <w:t>2</w:t>
      </w:r>
      <w:r w:rsidR="000B4FB3" w:rsidRPr="00F30D27">
        <w:t xml:space="preserve"> Componente </w:t>
      </w:r>
      <w:r w:rsidR="00146C6B" w:rsidRPr="00F30D27">
        <w:t>2</w:t>
      </w:r>
      <w:r w:rsidR="000B4FB3" w:rsidRPr="00F30D27">
        <w:t xml:space="preserve"> </w:t>
      </w:r>
      <w:r w:rsidR="00146C6B" w:rsidRPr="00F30D27">
        <w:t xml:space="preserve">– Investimento </w:t>
      </w:r>
      <w:r w:rsidR="00B72B8E" w:rsidRPr="00F30D27">
        <w:t>4</w:t>
      </w:r>
      <w:r w:rsidR="00146C6B" w:rsidRPr="00F30D27">
        <w:t>.</w:t>
      </w:r>
      <w:r w:rsidR="00B72B8E" w:rsidRPr="00F30D27">
        <w:t>1</w:t>
      </w:r>
      <w:r w:rsidR="00146C6B" w:rsidRPr="00F30D27">
        <w:t xml:space="preserve"> </w:t>
      </w:r>
      <w:r w:rsidR="00B72B8E" w:rsidRPr="00F30D27">
        <w:t>– Rafforzamento della mobilità ciclistica (Piano nazionale delle ciclovie)</w:t>
      </w:r>
      <w:r w:rsidR="000B4FB3" w:rsidRPr="00F30D27">
        <w:t>;</w:t>
      </w:r>
    </w:p>
    <w:p w14:paraId="2555110F" w14:textId="77777777" w:rsidR="00F30D27" w:rsidRPr="00F30D27" w:rsidRDefault="00F30D27" w:rsidP="00F30D27">
      <w:pPr>
        <w:pStyle w:val="Testodelblocco"/>
        <w:spacing w:before="120" w:line="276" w:lineRule="auto"/>
        <w:ind w:left="284" w:right="170" w:hanging="142"/>
        <w:jc w:val="center"/>
        <w:rPr>
          <w:rFonts w:ascii="Garamond" w:hAnsi="Garamond" w:cs="Arial"/>
          <w:b/>
          <w:sz w:val="22"/>
          <w:szCs w:val="22"/>
        </w:rPr>
      </w:pPr>
    </w:p>
    <w:p w14:paraId="630086B1" w14:textId="4BA8C9DD" w:rsidR="00314C00" w:rsidRPr="00F30D27" w:rsidRDefault="00A83D14" w:rsidP="00642993">
      <w:pPr>
        <w:pStyle w:val="Testodelblocco"/>
        <w:spacing w:before="120" w:after="0" w:line="276" w:lineRule="auto"/>
        <w:ind w:left="284" w:right="170" w:hanging="142"/>
        <w:jc w:val="center"/>
        <w:rPr>
          <w:rFonts w:ascii="Garamond" w:hAnsi="Garamond" w:cs="Arial"/>
          <w:b/>
          <w:sz w:val="22"/>
          <w:szCs w:val="22"/>
        </w:rPr>
      </w:pPr>
      <w:r w:rsidRPr="00F30D27">
        <w:rPr>
          <w:rFonts w:ascii="Garamond" w:hAnsi="Garamond" w:cs="Arial"/>
          <w:b/>
          <w:sz w:val="22"/>
          <w:szCs w:val="22"/>
        </w:rPr>
        <w:t>TUTTO CI</w:t>
      </w:r>
      <w:r w:rsidR="00716AF1" w:rsidRPr="00F30D27">
        <w:rPr>
          <w:rFonts w:ascii="Garamond" w:hAnsi="Garamond" w:cs="Arial"/>
          <w:b/>
          <w:sz w:val="22"/>
          <w:szCs w:val="22"/>
        </w:rPr>
        <w:t>O’ PREMESSO,</w:t>
      </w:r>
    </w:p>
    <w:p w14:paraId="47812A2E" w14:textId="77777777" w:rsidR="00314C00" w:rsidRPr="00F30D27" w:rsidRDefault="00314C00" w:rsidP="00F30D27">
      <w:pPr>
        <w:pStyle w:val="00elencotratto"/>
        <w:numPr>
          <w:ilvl w:val="0"/>
          <w:numId w:val="0"/>
        </w:numPr>
        <w:spacing w:line="276" w:lineRule="auto"/>
      </w:pPr>
    </w:p>
    <w:p w14:paraId="31C8AA9D" w14:textId="77777777" w:rsidR="003F76FB" w:rsidRPr="00F30D27" w:rsidRDefault="003F76FB" w:rsidP="003F76FB">
      <w:pPr>
        <w:pStyle w:val="00elencotratto"/>
        <w:numPr>
          <w:ilvl w:val="0"/>
          <w:numId w:val="0"/>
        </w:numPr>
        <w:spacing w:line="276" w:lineRule="auto"/>
      </w:pPr>
      <w:r w:rsidRPr="00F30D27">
        <w:t>Il sottoscritto _____________, in qualità di Legale Rappresentante del Soggetto Attuatore di I livello,</w:t>
      </w:r>
    </w:p>
    <w:p w14:paraId="7A461516" w14:textId="77777777" w:rsidR="003F76FB" w:rsidRPr="00F30D27" w:rsidRDefault="003F76FB" w:rsidP="003F76FB">
      <w:pPr>
        <w:pStyle w:val="00elencotratto"/>
        <w:numPr>
          <w:ilvl w:val="0"/>
          <w:numId w:val="0"/>
        </w:numPr>
        <w:spacing w:line="276" w:lineRule="auto"/>
        <w:ind w:left="720"/>
        <w:rPr>
          <w:i/>
          <w:iCs/>
        </w:rPr>
      </w:pPr>
      <w:r w:rsidRPr="00F30D27">
        <w:rPr>
          <w:i/>
          <w:iCs/>
        </w:rPr>
        <w:t>oppure, in alternativa</w:t>
      </w:r>
    </w:p>
    <w:p w14:paraId="6DA3D4D7" w14:textId="77777777" w:rsidR="003F76FB" w:rsidRDefault="003F76FB" w:rsidP="003F76FB">
      <w:pPr>
        <w:pStyle w:val="00elencotratto"/>
        <w:numPr>
          <w:ilvl w:val="0"/>
          <w:numId w:val="0"/>
        </w:numPr>
        <w:spacing w:before="120" w:after="120" w:line="276" w:lineRule="auto"/>
      </w:pPr>
      <w:r w:rsidRPr="00F30D27">
        <w:t>Il sottoscritto _____________, in qualità di RUP/Dirigente del Soggetto Attuatore di I livello</w:t>
      </w:r>
      <w:r>
        <w:t>,</w:t>
      </w:r>
      <w:r w:rsidRPr="00F30D27">
        <w:t xml:space="preserve"> nominato ____________________ (Qualifica/Incarico) con _____________ (</w:t>
      </w:r>
      <w:r w:rsidRPr="00F30D27">
        <w:rPr>
          <w:i/>
          <w:iCs/>
        </w:rPr>
        <w:t>delibera/determina/atto di delega comprovante i poteri gestionali a lui conferiti con riferimento all’attuazione del Programma</w:t>
      </w:r>
      <w:r w:rsidRPr="00F30D27">
        <w:t>) con riferimento all’intervento ________________________________ (</w:t>
      </w:r>
      <w:r w:rsidRPr="00F30D27">
        <w:rPr>
          <w:i/>
          <w:iCs/>
        </w:rPr>
        <w:t>Titolo Intervento</w:t>
      </w:r>
      <w:r w:rsidRPr="00F30D27">
        <w:t>), CUP _________________ finanziato dal Piano Nazionale di Ripresa e Resilienza – Missione 2 Componente 2 – Investimento 4.1 – Rafforzamento della mobilità ciclistica (Piano nazionale delle ciclovie);</w:t>
      </w:r>
    </w:p>
    <w:p w14:paraId="41293304" w14:textId="77777777" w:rsidR="003F76FB" w:rsidRDefault="003F76FB" w:rsidP="003F76FB">
      <w:pPr>
        <w:pStyle w:val="00elencotratto"/>
        <w:numPr>
          <w:ilvl w:val="0"/>
          <w:numId w:val="0"/>
        </w:numPr>
        <w:spacing w:before="120" w:after="120" w:line="276" w:lineRule="auto"/>
        <w:jc w:val="center"/>
      </w:pPr>
      <w:r w:rsidRPr="00F30D27">
        <w:t>e</w:t>
      </w:r>
      <w:r>
        <w:t xml:space="preserve"> (</w:t>
      </w:r>
      <w:r w:rsidRPr="0065316D">
        <w:rPr>
          <w:i/>
          <w:iCs/>
        </w:rPr>
        <w:t>eventuale</w:t>
      </w:r>
      <w:r>
        <w:t>)</w:t>
      </w:r>
    </w:p>
    <w:p w14:paraId="6497047B" w14:textId="77777777" w:rsidR="003F76FB" w:rsidRPr="00F30D27" w:rsidRDefault="003F76FB" w:rsidP="003F76FB">
      <w:pPr>
        <w:pStyle w:val="00elencotratto"/>
        <w:numPr>
          <w:ilvl w:val="0"/>
          <w:numId w:val="0"/>
        </w:numPr>
        <w:spacing w:before="120" w:after="120" w:line="276" w:lineRule="auto"/>
      </w:pPr>
      <w:r w:rsidRPr="00F30D27">
        <w:t>Il sottoscritto _____________, in qualità di RUP/Dirigente del Soggetto Attuatore di II livello o del Soggetto Intermediario, nominato ____________________ (Qualifica/Incarico) con _____________ (</w:t>
      </w:r>
      <w:r w:rsidRPr="00F30D27">
        <w:rPr>
          <w:i/>
          <w:iCs/>
        </w:rPr>
        <w:t>delibera/determina/atto di delega comprovante i poteri gestionali a lui conferiti con riferimento all’attuazione del Programma</w:t>
      </w:r>
      <w:r w:rsidRPr="00F30D27">
        <w:t>) con riferimento all’intervento ________________________________ (</w:t>
      </w:r>
      <w:r w:rsidRPr="00F30D27">
        <w:rPr>
          <w:i/>
          <w:iCs/>
        </w:rPr>
        <w:t>Titolo Intervento</w:t>
      </w:r>
      <w:r w:rsidRPr="00F30D27">
        <w:t>), CUP _________________ finanziato dal Piano Nazionale di Ripresa e Resilienza – Missione 2 Componente 2 – Investimento 4.1 – Rafforzamento della mobilità ciclistica (Piano nazionale delle ciclovie);</w:t>
      </w:r>
    </w:p>
    <w:p w14:paraId="1093CF55" w14:textId="77777777" w:rsidR="003F76FB" w:rsidRPr="00F30D27" w:rsidRDefault="003F76FB" w:rsidP="003F76FB">
      <w:pPr>
        <w:pStyle w:val="00elencotratto"/>
        <w:numPr>
          <w:ilvl w:val="0"/>
          <w:numId w:val="0"/>
        </w:numPr>
        <w:spacing w:before="120" w:after="120" w:line="276" w:lineRule="auto"/>
        <w:jc w:val="center"/>
      </w:pPr>
      <w:r>
        <w:t>e</w:t>
      </w:r>
    </w:p>
    <w:p w14:paraId="1185B1E5" w14:textId="77777777" w:rsidR="003F76FB" w:rsidRPr="00F30D27" w:rsidRDefault="003F76FB" w:rsidP="003F76FB">
      <w:pPr>
        <w:pStyle w:val="00elencotratto"/>
        <w:numPr>
          <w:ilvl w:val="0"/>
          <w:numId w:val="0"/>
        </w:numPr>
        <w:spacing w:before="120" w:after="120" w:line="276" w:lineRule="auto"/>
      </w:pPr>
      <w:r w:rsidRPr="00F30D27">
        <w:t>Il sottoscritto _____________, in qualità di Direttore dei Lavori con riferimento all’intervento ________________________________ (</w:t>
      </w:r>
      <w:r w:rsidRPr="00F30D27">
        <w:rPr>
          <w:i/>
          <w:iCs/>
        </w:rPr>
        <w:t>Titolo Intervento</w:t>
      </w:r>
      <w:r w:rsidRPr="00F30D27">
        <w:t>), CUP _________________ finanziato dal Piano Nazionale di Ripresa e Resilienza – Missione 2 Componente 2 – Investimento 4.1 – Rafforzamento della mobilità ciclistica (Piano nazionale delle ciclovie);</w:t>
      </w:r>
    </w:p>
    <w:p w14:paraId="510652A4" w14:textId="77777777" w:rsidR="003F76FB" w:rsidRPr="00F30D27" w:rsidRDefault="003F76FB" w:rsidP="003F76FB">
      <w:pPr>
        <w:pStyle w:val="00elencotratto"/>
        <w:numPr>
          <w:ilvl w:val="0"/>
          <w:numId w:val="0"/>
        </w:numPr>
        <w:spacing w:before="120" w:after="120" w:line="276" w:lineRule="auto"/>
        <w:jc w:val="center"/>
      </w:pPr>
      <w:r w:rsidRPr="00F30D27">
        <w:t>e</w:t>
      </w:r>
    </w:p>
    <w:p w14:paraId="7A9D3D1C" w14:textId="77777777" w:rsidR="003F76FB" w:rsidRPr="00F30D27" w:rsidRDefault="003F76FB" w:rsidP="003F76FB">
      <w:pPr>
        <w:pStyle w:val="00elencotratto"/>
        <w:numPr>
          <w:ilvl w:val="0"/>
          <w:numId w:val="0"/>
        </w:numPr>
        <w:spacing w:before="120" w:after="120" w:line="276" w:lineRule="auto"/>
      </w:pPr>
      <w:r w:rsidRPr="00F30D27">
        <w:t>Il sottoscritto _____________, in qualità di Legale Rappresentante dell’Impresa esecutrice dell’intervento ________________________________ (</w:t>
      </w:r>
      <w:r w:rsidRPr="00F30D27">
        <w:rPr>
          <w:i/>
          <w:iCs/>
        </w:rPr>
        <w:t>Titolo Intervento</w:t>
      </w:r>
      <w:r w:rsidRPr="00F30D27">
        <w:t>), CUP _________________ finanziato dal Piano Nazionale di Ripresa e Resilienza – Missione 2 Componente 2 – Investimento 4.1 – Rafforzamento della mobilità ciclistica (Piano nazionale delle ciclovie);</w:t>
      </w:r>
    </w:p>
    <w:p w14:paraId="4370213A" w14:textId="77777777" w:rsidR="00A02C93" w:rsidRPr="00F30D27" w:rsidRDefault="00A02C93" w:rsidP="00F30D27">
      <w:pPr>
        <w:pStyle w:val="00elencotratto"/>
        <w:numPr>
          <w:ilvl w:val="0"/>
          <w:numId w:val="0"/>
        </w:numPr>
        <w:spacing w:before="120" w:after="120" w:line="276" w:lineRule="auto"/>
      </w:pPr>
    </w:p>
    <w:p w14:paraId="2FEFFB4B" w14:textId="69AF9C01" w:rsidR="000C7106" w:rsidRPr="00F30D27" w:rsidRDefault="000C7106" w:rsidP="00F30D27">
      <w:pPr>
        <w:pStyle w:val="00elencotratto"/>
        <w:numPr>
          <w:ilvl w:val="0"/>
          <w:numId w:val="0"/>
        </w:numPr>
        <w:spacing w:before="120" w:after="120" w:line="276" w:lineRule="auto"/>
      </w:pPr>
      <w:r w:rsidRPr="00F30D27">
        <w:t>ciascuno per la parte di rispettiva competenza,</w:t>
      </w:r>
    </w:p>
    <w:p w14:paraId="119D9D68" w14:textId="77777777" w:rsidR="004E34B3" w:rsidRPr="00F30D27" w:rsidRDefault="004E34B3" w:rsidP="00F30D27">
      <w:pPr>
        <w:pStyle w:val="00elencotratto"/>
        <w:numPr>
          <w:ilvl w:val="0"/>
          <w:numId w:val="0"/>
        </w:numPr>
        <w:spacing w:before="120" w:after="120" w:line="276" w:lineRule="auto"/>
        <w:rPr>
          <w:strike/>
        </w:rPr>
      </w:pPr>
    </w:p>
    <w:bookmarkEnd w:id="0"/>
    <w:bookmarkEnd w:id="1"/>
    <w:p w14:paraId="64DD1B06" w14:textId="5B8DFD10" w:rsidR="00E15C89" w:rsidRPr="00F30D27" w:rsidRDefault="00123676" w:rsidP="00F30D27">
      <w:pPr>
        <w:pStyle w:val="Testodelblocco"/>
        <w:spacing w:before="120" w:line="276" w:lineRule="auto"/>
        <w:ind w:left="284" w:right="-286" w:hanging="142"/>
        <w:jc w:val="center"/>
        <w:rPr>
          <w:rFonts w:ascii="Garamond" w:hAnsi="Garamond" w:cs="Arial"/>
          <w:b/>
          <w:sz w:val="22"/>
          <w:szCs w:val="22"/>
        </w:rPr>
      </w:pPr>
      <w:r w:rsidRPr="00F30D27">
        <w:rPr>
          <w:rFonts w:ascii="Garamond" w:hAnsi="Garamond" w:cs="Arial"/>
          <w:b/>
          <w:sz w:val="22"/>
          <w:szCs w:val="22"/>
        </w:rPr>
        <w:t>ATTESTANO</w:t>
      </w:r>
      <w:r w:rsidR="0073616C" w:rsidRPr="00F30D27">
        <w:rPr>
          <w:rFonts w:ascii="Garamond" w:hAnsi="Garamond" w:cs="Arial"/>
          <w:b/>
          <w:sz w:val="22"/>
          <w:szCs w:val="22"/>
        </w:rPr>
        <w:t xml:space="preserve"> </w:t>
      </w:r>
      <w:r w:rsidR="007457E3" w:rsidRPr="00F30D27">
        <w:rPr>
          <w:rFonts w:ascii="Garamond" w:hAnsi="Garamond" w:cs="Arial"/>
          <w:b/>
          <w:sz w:val="22"/>
          <w:szCs w:val="22"/>
        </w:rPr>
        <w:t>QUANTO SEGUE:</w:t>
      </w:r>
    </w:p>
    <w:p w14:paraId="43DE7113" w14:textId="77777777" w:rsidR="00B72B8E" w:rsidRPr="00F30D27" w:rsidRDefault="00B72B8E" w:rsidP="00F30D27">
      <w:pPr>
        <w:pStyle w:val="Testodelblocco"/>
        <w:spacing w:before="120" w:line="276" w:lineRule="auto"/>
        <w:ind w:left="284" w:right="-286" w:hanging="142"/>
        <w:jc w:val="center"/>
        <w:rPr>
          <w:rFonts w:ascii="Garamond" w:hAnsi="Garamond" w:cs="Arial"/>
          <w:b/>
          <w:sz w:val="22"/>
          <w:szCs w:val="22"/>
        </w:rPr>
      </w:pPr>
    </w:p>
    <w:p w14:paraId="2FC69861" w14:textId="49941852" w:rsidR="00E15C89" w:rsidRPr="00F30D27" w:rsidRDefault="00E15C89" w:rsidP="00F30D27">
      <w:pPr>
        <w:pStyle w:val="00elencotratto"/>
        <w:numPr>
          <w:ilvl w:val="0"/>
          <w:numId w:val="47"/>
        </w:numPr>
        <w:spacing w:before="120" w:after="120" w:line="276" w:lineRule="auto"/>
        <w:ind w:left="567" w:hanging="425"/>
      </w:pPr>
      <w:r w:rsidRPr="00F30D27">
        <w:lastRenderedPageBreak/>
        <w:t>l’</w:t>
      </w:r>
      <w:r w:rsidR="009F4EEB" w:rsidRPr="00F30D27">
        <w:t>in</w:t>
      </w:r>
      <w:r w:rsidR="007F7AEE" w:rsidRPr="00F30D27">
        <w:t>tervento realizzato</w:t>
      </w:r>
      <w:r w:rsidR="009F4EEB" w:rsidRPr="00F30D27">
        <w:t xml:space="preserve"> è in linea con la descrizione della </w:t>
      </w:r>
      <w:r w:rsidR="00B72B8E" w:rsidRPr="00F30D27">
        <w:t>M</w:t>
      </w:r>
      <w:r w:rsidR="009F4EEB" w:rsidRPr="00F30D27">
        <w:t>isura M</w:t>
      </w:r>
      <w:r w:rsidR="00B72B8E" w:rsidRPr="00F30D27">
        <w:t>2</w:t>
      </w:r>
      <w:r w:rsidR="005E7BDA" w:rsidRPr="00F30D27">
        <w:t>C2</w:t>
      </w:r>
      <w:r w:rsidR="00B72B8E" w:rsidRPr="00F30D27">
        <w:t xml:space="preserve"> I.4.1 e, nello specifico, del </w:t>
      </w:r>
      <w:proofErr w:type="gramStart"/>
      <w:r w:rsidR="00B72B8E" w:rsidRPr="00F30D27">
        <w:rPr>
          <w:i/>
          <w:iCs/>
        </w:rPr>
        <w:t>target</w:t>
      </w:r>
      <w:r w:rsidR="00B72B8E" w:rsidRPr="00F30D27">
        <w:t xml:space="preserve"> </w:t>
      </w:r>
      <w:r w:rsidR="00830158">
        <w:t xml:space="preserve"> </w:t>
      </w:r>
      <w:r w:rsidR="00B72B8E" w:rsidRPr="00F30D27">
        <w:t>M</w:t>
      </w:r>
      <w:proofErr w:type="gramEnd"/>
      <w:r w:rsidR="00B72B8E" w:rsidRPr="00F30D27">
        <w:t>2C2-23</w:t>
      </w:r>
      <w:r w:rsidR="001E05F1" w:rsidRPr="00F30D27">
        <w:t xml:space="preserve"> e con le disposizioni previste dallo specifico decreto di assegnazione delle risorse o altro atto amministrativo</w:t>
      </w:r>
      <w:r w:rsidR="00684409" w:rsidRPr="00F30D27">
        <w:t xml:space="preserve"> relativo</w:t>
      </w:r>
    </w:p>
    <w:p w14:paraId="7C664FBC" w14:textId="5175E5D1" w:rsidR="001E05F1" w:rsidRPr="00F30D27" w:rsidRDefault="00780AAC" w:rsidP="00F30D27">
      <w:pPr>
        <w:pStyle w:val="00elencotratto"/>
        <w:numPr>
          <w:ilvl w:val="0"/>
          <w:numId w:val="47"/>
        </w:numPr>
        <w:spacing w:before="120" w:after="120" w:line="276" w:lineRule="auto"/>
        <w:ind w:left="567" w:hanging="425"/>
      </w:pPr>
      <w:r w:rsidRPr="00F30D27">
        <w:t>i</w:t>
      </w:r>
      <w:r w:rsidR="00B72B8E" w:rsidRPr="00F30D27">
        <w:t>l suddetto</w:t>
      </w:r>
      <w:r w:rsidRPr="00F30D27">
        <w:t xml:space="preserve"> </w:t>
      </w:r>
      <w:r w:rsidR="00B72B8E" w:rsidRPr="00F30D27">
        <w:rPr>
          <w:i/>
          <w:iCs/>
        </w:rPr>
        <w:t>t</w:t>
      </w:r>
      <w:r w:rsidRPr="00F30D27">
        <w:rPr>
          <w:i/>
          <w:iCs/>
        </w:rPr>
        <w:t>arget</w:t>
      </w:r>
      <w:r w:rsidR="001E05F1" w:rsidRPr="00F30D27">
        <w:rPr>
          <w:i/>
          <w:iCs/>
        </w:rPr>
        <w:t xml:space="preserve"> </w:t>
      </w:r>
      <w:r w:rsidR="001E05F1" w:rsidRPr="00F30D27">
        <w:t>è stato raggiunto</w:t>
      </w:r>
      <w:r w:rsidRPr="00F30D27">
        <w:t xml:space="preserve"> </w:t>
      </w:r>
      <w:r w:rsidR="00B72B8E" w:rsidRPr="00F30D27">
        <w:t>mediante la realizzazione di n.</w:t>
      </w:r>
      <w:r w:rsidR="00684409" w:rsidRPr="00F30D27">
        <w:t xml:space="preserve"> </w:t>
      </w:r>
      <w:r w:rsidR="00B72B8E" w:rsidRPr="00F30D27">
        <w:t>__</w:t>
      </w:r>
      <w:r w:rsidR="00684409" w:rsidRPr="00F30D27">
        <w:t>_</w:t>
      </w:r>
      <w:r w:rsidR="00B72B8E" w:rsidRPr="00F30D27">
        <w:t xml:space="preserve">___ km di ciclovia, </w:t>
      </w:r>
      <w:r w:rsidR="001E05F1" w:rsidRPr="00F30D27">
        <w:t>calcolati secondo le modalità previste nel documento “</w:t>
      </w:r>
      <w:r w:rsidR="002D11F5" w:rsidRPr="00F30D27">
        <w:rPr>
          <w:rFonts w:cs="Times New Roman"/>
          <w:i/>
          <w:iCs/>
          <w:color w:val="000000"/>
          <w:lang w:eastAsia="it-IT"/>
        </w:rPr>
        <w:t>Vademecum operativo rivolto ai soggetti attuatori per la rendicontazione del target PNRR M2C2-23</w:t>
      </w:r>
      <w:r w:rsidR="001E05F1" w:rsidRPr="00F30D27">
        <w:t>”</w:t>
      </w:r>
    </w:p>
    <w:p w14:paraId="67D1B99A" w14:textId="73841054" w:rsidR="00B72B8E" w:rsidRPr="00F30D27" w:rsidRDefault="001E05F1" w:rsidP="00F30D27">
      <w:pPr>
        <w:pStyle w:val="00elencotratto"/>
        <w:numPr>
          <w:ilvl w:val="0"/>
          <w:numId w:val="47"/>
        </w:numPr>
        <w:spacing w:before="120" w:after="120" w:line="276" w:lineRule="auto"/>
        <w:ind w:left="567" w:hanging="425"/>
      </w:pPr>
      <w:r w:rsidRPr="00F30D27">
        <w:t xml:space="preserve">il raggiungimento del </w:t>
      </w:r>
      <w:r w:rsidRPr="00F30D27">
        <w:rPr>
          <w:i/>
          <w:iCs/>
        </w:rPr>
        <w:t xml:space="preserve">target </w:t>
      </w:r>
      <w:r w:rsidRPr="00F30D27">
        <w:t xml:space="preserve">è </w:t>
      </w:r>
      <w:r w:rsidR="00B72B8E" w:rsidRPr="00F30D27">
        <w:t>comprovat</w:t>
      </w:r>
      <w:r w:rsidRPr="00F30D27">
        <w:t>o</w:t>
      </w:r>
      <w:r w:rsidR="00B72B8E" w:rsidRPr="00F30D27">
        <w:t xml:space="preserve"> da</w:t>
      </w:r>
      <w:r w:rsidRPr="00F30D27">
        <w:t>l</w:t>
      </w:r>
      <w:r w:rsidR="00B72B8E" w:rsidRPr="00F30D27">
        <w:t xml:space="preserve"> certificato di ultimazione lavori </w:t>
      </w:r>
      <w:r w:rsidR="00684409" w:rsidRPr="00F30D27">
        <w:t xml:space="preserve">n._____________ del _____________ e, laddove già disponibile, con il certificato di regolare esecuzione </w:t>
      </w:r>
      <w:r w:rsidR="00830158">
        <w:t>/</w:t>
      </w:r>
      <w:r w:rsidR="00684409" w:rsidRPr="00F30D27">
        <w:t xml:space="preserve"> certificato di collaudo </w:t>
      </w:r>
      <w:r w:rsidR="00B72B8E" w:rsidRPr="00F30D27">
        <w:rPr>
          <w:rFonts w:eastAsia="Arial"/>
          <w:i/>
          <w:color w:val="000000"/>
        </w:rPr>
        <w:t xml:space="preserve">[lasciare solo riferimento pertinente] </w:t>
      </w:r>
      <w:r w:rsidR="00B72B8E" w:rsidRPr="00F30D27">
        <w:t>n._</w:t>
      </w:r>
      <w:r w:rsidR="00684409" w:rsidRPr="00F30D27">
        <w:t>______</w:t>
      </w:r>
      <w:r w:rsidR="00B72B8E" w:rsidRPr="00F30D27">
        <w:t>____ del _________</w:t>
      </w:r>
      <w:r w:rsidR="00684409" w:rsidRPr="00F30D27">
        <w:t>__</w:t>
      </w:r>
      <w:r w:rsidR="00B72B8E" w:rsidRPr="00F30D27">
        <w:t>_</w:t>
      </w:r>
      <w:r w:rsidR="0018147E" w:rsidRPr="00F30D27">
        <w:t>___</w:t>
      </w:r>
    </w:p>
    <w:p w14:paraId="6C919E60" w14:textId="3BBA4514" w:rsidR="000D5C82" w:rsidRPr="00D857BC" w:rsidRDefault="000D5C82" w:rsidP="00F30D27">
      <w:pPr>
        <w:pStyle w:val="00elencotratto"/>
        <w:numPr>
          <w:ilvl w:val="0"/>
          <w:numId w:val="47"/>
        </w:numPr>
        <w:spacing w:before="120" w:after="120" w:line="276" w:lineRule="auto"/>
        <w:ind w:left="567" w:hanging="425"/>
      </w:pPr>
      <w:r w:rsidRPr="00D857BC">
        <w:t xml:space="preserve">nel calcolo dei km di ciclovia realizzati e rendicontati rientrano </w:t>
      </w:r>
      <w:r w:rsidR="00830158">
        <w:t xml:space="preserve">solamente </w:t>
      </w:r>
      <w:r w:rsidRPr="00D857BC">
        <w:t>le tipologie ammesse dal decreto ministeriale n. 509 del 07.12.2021 e successivi decreti di aggiornamento e, pertanto, non sono inclusi tratti di ciclovia in “zona 30 o “strada condivisa”</w:t>
      </w:r>
    </w:p>
    <w:p w14:paraId="35A60B00" w14:textId="37C71C33" w:rsidR="00630D0F" w:rsidRPr="00F30D27" w:rsidRDefault="00DA4940" w:rsidP="00F30D27">
      <w:pPr>
        <w:pStyle w:val="00elencotratto"/>
        <w:numPr>
          <w:ilvl w:val="0"/>
          <w:numId w:val="47"/>
        </w:numPr>
        <w:spacing w:before="120" w:after="120" w:line="276" w:lineRule="auto"/>
        <w:ind w:left="567" w:hanging="425"/>
        <w:rPr>
          <w:strike/>
        </w:rPr>
      </w:pPr>
      <w:r w:rsidRPr="00F30D27">
        <w:t>i lavori</w:t>
      </w:r>
      <w:r w:rsidR="00B05CC0" w:rsidRPr="00F30D27">
        <w:t xml:space="preserve"> </w:t>
      </w:r>
      <w:r w:rsidR="00630D0F" w:rsidRPr="00F30D27">
        <w:t xml:space="preserve">risultano eseguiti in conformità </w:t>
      </w:r>
      <w:r w:rsidR="000D54E7" w:rsidRPr="00F30D27">
        <w:t>alle disposizioni contrattuali e alla normativa di riferimento applicabile</w:t>
      </w:r>
    </w:p>
    <w:p w14:paraId="35D7825D" w14:textId="682D2CFF" w:rsidR="00C11E48" w:rsidRPr="00F30D27" w:rsidRDefault="003447F7" w:rsidP="00F30D27">
      <w:pPr>
        <w:pStyle w:val="00elencotratto"/>
        <w:numPr>
          <w:ilvl w:val="0"/>
          <w:numId w:val="47"/>
        </w:numPr>
        <w:spacing w:before="120" w:after="120" w:line="276" w:lineRule="auto"/>
        <w:ind w:left="567" w:hanging="425"/>
      </w:pPr>
      <w:r w:rsidRPr="00F30D27">
        <w:t xml:space="preserve">i lavori </w:t>
      </w:r>
      <w:r w:rsidR="00DA4940" w:rsidRPr="00F30D27">
        <w:t xml:space="preserve">sono stati eseguiti </w:t>
      </w:r>
      <w:r w:rsidRPr="00F30D27">
        <w:t xml:space="preserve">nel rispetto del principio </w:t>
      </w:r>
      <w:r w:rsidRPr="00373CD8">
        <w:t>DNSH, così come evidenziato nella</w:t>
      </w:r>
      <w:r w:rsidR="00276670" w:rsidRPr="00373CD8">
        <w:t xml:space="preserve"> Relazione di Sintesi</w:t>
      </w:r>
      <w:r w:rsidRPr="00373CD8">
        <w:t xml:space="preserve"> </w:t>
      </w:r>
      <w:r w:rsidR="00684409" w:rsidRPr="00373CD8">
        <w:t xml:space="preserve">DNSH </w:t>
      </w:r>
      <w:r w:rsidR="00684409" w:rsidRPr="00373CD8">
        <w:rPr>
          <w:i/>
          <w:iCs/>
        </w:rPr>
        <w:t>ex post</w:t>
      </w:r>
      <w:r w:rsidR="00684409" w:rsidRPr="00373CD8">
        <w:t xml:space="preserve"> e </w:t>
      </w:r>
      <w:r w:rsidR="00276670" w:rsidRPr="00373CD8">
        <w:t>d</w:t>
      </w:r>
      <w:r w:rsidR="00684409" w:rsidRPr="00373CD8">
        <w:t>a</w:t>
      </w:r>
      <w:r w:rsidR="00276670" w:rsidRPr="00373CD8">
        <w:t xml:space="preserve">lle </w:t>
      </w:r>
      <w:r w:rsidRPr="00373CD8">
        <w:rPr>
          <w:i/>
          <w:iCs/>
        </w:rPr>
        <w:t>Checklist</w:t>
      </w:r>
      <w:r w:rsidRPr="00373CD8">
        <w:t xml:space="preserve"> DNSH</w:t>
      </w:r>
      <w:r w:rsidR="00276670" w:rsidRPr="00373CD8">
        <w:t xml:space="preserve"> </w:t>
      </w:r>
      <w:r w:rsidR="00684409" w:rsidRPr="00373CD8">
        <w:t>relative alla Misura in oggetto</w:t>
      </w:r>
    </w:p>
    <w:p w14:paraId="32136D00" w14:textId="53945CDB" w:rsidR="001E05F1" w:rsidRPr="00F30D27" w:rsidRDefault="001E05F1" w:rsidP="00F30D27">
      <w:pPr>
        <w:pStyle w:val="00elencotratto"/>
        <w:numPr>
          <w:ilvl w:val="0"/>
          <w:numId w:val="47"/>
        </w:numPr>
        <w:spacing w:before="120" w:after="120" w:line="276" w:lineRule="auto"/>
        <w:ind w:left="567" w:hanging="425"/>
      </w:pPr>
      <w:r w:rsidRPr="00F30D27">
        <w:t xml:space="preserve">l’intervento contribuisce </w:t>
      </w:r>
      <w:r w:rsidR="00B754D0" w:rsidRPr="00F30D27">
        <w:t>agli obiettivi in materia di cambiamenti climatici</w:t>
      </w:r>
      <w:r w:rsidR="00830158">
        <w:t>,</w:t>
      </w:r>
      <w:r w:rsidRPr="00F30D27">
        <w:rPr>
          <w:i/>
          <w:iCs/>
        </w:rPr>
        <w:t xml:space="preserve"> </w:t>
      </w:r>
      <w:r w:rsidRPr="00F30D27">
        <w:t xml:space="preserve">in linea con </w:t>
      </w:r>
      <w:r w:rsidR="00B754D0" w:rsidRPr="00F30D27">
        <w:t>quanto previsto dal</w:t>
      </w:r>
      <w:r w:rsidRPr="00F30D27">
        <w:t>l’Allegato VI del Regolamento (UE) 2021</w:t>
      </w:r>
      <w:r w:rsidR="00B754D0" w:rsidRPr="00F30D27">
        <w:t>/241</w:t>
      </w:r>
      <w:r w:rsidRPr="00F30D27">
        <w:t xml:space="preserve"> – </w:t>
      </w:r>
      <w:r w:rsidR="00B754D0" w:rsidRPr="00F30D27">
        <w:t>C</w:t>
      </w:r>
      <w:r w:rsidRPr="00F30D27">
        <w:t>ampo di intervento 07</w:t>
      </w:r>
      <w:r w:rsidR="00B754D0" w:rsidRPr="00F30D27">
        <w:t>5</w:t>
      </w:r>
      <w:r w:rsidRPr="00F30D27">
        <w:t xml:space="preserve"> – Infrastrutture </w:t>
      </w:r>
      <w:r w:rsidR="00B754D0" w:rsidRPr="00F30D27">
        <w:t>ciclistiche (</w:t>
      </w:r>
      <w:r w:rsidR="00B754D0" w:rsidRPr="00830158">
        <w:rPr>
          <w:i/>
          <w:iCs/>
        </w:rPr>
        <w:t>tagging</w:t>
      </w:r>
      <w:r w:rsidR="00B754D0" w:rsidRPr="00F30D27">
        <w:t xml:space="preserve"> climatico 100%)</w:t>
      </w:r>
    </w:p>
    <w:p w14:paraId="52E7C733" w14:textId="77777777" w:rsidR="001E05F1" w:rsidRPr="00F30D27" w:rsidRDefault="001E05F1" w:rsidP="00F30D27">
      <w:pPr>
        <w:pStyle w:val="00elencotratto"/>
        <w:numPr>
          <w:ilvl w:val="0"/>
          <w:numId w:val="0"/>
        </w:numPr>
        <w:spacing w:line="276" w:lineRule="auto"/>
      </w:pPr>
    </w:p>
    <w:p w14:paraId="3570C612" w14:textId="0D40C298" w:rsidR="00BE7A86" w:rsidRPr="00F30D27" w:rsidRDefault="001E05F1" w:rsidP="00F30D27">
      <w:pPr>
        <w:pStyle w:val="00elencotratto"/>
        <w:numPr>
          <w:ilvl w:val="0"/>
          <w:numId w:val="0"/>
        </w:numPr>
        <w:spacing w:line="276" w:lineRule="auto"/>
      </w:pPr>
      <w:r w:rsidRPr="00F30D27">
        <w:t>D</w:t>
      </w:r>
      <w:r w:rsidR="00BE7A86" w:rsidRPr="00F30D27">
        <w:t>ichiarano, infine, di avere preso visione dell’informativa sul trattamento dei dati personali nel rispetto del Regolamento (UE) 679/2016, del decreto legislativo 30 giugno 2003, n. 196, così come novellato dal decreto legislativo 10 agosto 2018, n. 101, nonché secondo le disposizioni contenute nell’art. 22 del Regolamento (UE) 2021/241</w:t>
      </w:r>
      <w:r w:rsidRPr="00F30D27">
        <w:t>.</w:t>
      </w:r>
    </w:p>
    <w:p w14:paraId="10E6E32D" w14:textId="77777777" w:rsidR="004E34B3" w:rsidRPr="00F30D27" w:rsidRDefault="004E34B3" w:rsidP="00642993">
      <w:pPr>
        <w:pStyle w:val="00testo"/>
        <w:spacing w:after="0" w:line="276" w:lineRule="auto"/>
      </w:pPr>
    </w:p>
    <w:p w14:paraId="286ADFA2" w14:textId="5E91355E" w:rsidR="005839A1" w:rsidRPr="00F30D27" w:rsidRDefault="005839A1" w:rsidP="00642993">
      <w:pPr>
        <w:pStyle w:val="00testo"/>
        <w:spacing w:after="0" w:line="276" w:lineRule="auto"/>
      </w:pPr>
      <w:r w:rsidRPr="00F30D27">
        <w:t xml:space="preserve">Restano salve ed </w:t>
      </w:r>
      <w:r w:rsidR="00DA4940" w:rsidRPr="00F30D27">
        <w:t xml:space="preserve">impregiudicate </w:t>
      </w:r>
      <w:r w:rsidRPr="00F30D27">
        <w:t xml:space="preserve">le determinazioni risultanti </w:t>
      </w:r>
      <w:r w:rsidR="00F409AA" w:rsidRPr="00F30D27">
        <w:t>d</w:t>
      </w:r>
      <w:r w:rsidR="00276670" w:rsidRPr="00F30D27">
        <w:t>a</w:t>
      </w:r>
      <w:r w:rsidR="00F409AA" w:rsidRPr="00F30D27">
        <w:t>l</w:t>
      </w:r>
      <w:r w:rsidR="00F409AA" w:rsidRPr="00F30D27">
        <w:rPr>
          <w:rStyle w:val="ui-provider"/>
        </w:rPr>
        <w:t>le</w:t>
      </w:r>
      <w:r w:rsidR="00FD2F07" w:rsidRPr="00F30D27">
        <w:rPr>
          <w:rStyle w:val="ui-provider"/>
        </w:rPr>
        <w:t xml:space="preserve"> successive</w:t>
      </w:r>
      <w:r w:rsidR="00F409AA" w:rsidRPr="00F30D27">
        <w:rPr>
          <w:rStyle w:val="ui-provider"/>
        </w:rPr>
        <w:t xml:space="preserve"> fasi di</w:t>
      </w:r>
      <w:r w:rsidR="00381753" w:rsidRPr="00F30D27">
        <w:rPr>
          <w:rStyle w:val="ui-provider"/>
        </w:rPr>
        <w:t xml:space="preserve"> prove, verifiche e collaudi</w:t>
      </w:r>
      <w:r w:rsidR="00276670" w:rsidRPr="00F30D27">
        <w:t>.</w:t>
      </w:r>
    </w:p>
    <w:p w14:paraId="6CDCCB5E" w14:textId="77777777" w:rsidR="00CC3600" w:rsidRDefault="00CC3600" w:rsidP="00642993">
      <w:pPr>
        <w:pStyle w:val="00testo"/>
        <w:spacing w:after="0" w:line="276" w:lineRule="auto"/>
        <w:rPr>
          <w:i/>
          <w:iCs/>
        </w:rPr>
      </w:pPr>
    </w:p>
    <w:p w14:paraId="6F0BEE6F" w14:textId="756651C8" w:rsidR="000D5C82" w:rsidRPr="00D857BC" w:rsidRDefault="00FF55C9" w:rsidP="00F30D27">
      <w:pPr>
        <w:pStyle w:val="00testo"/>
        <w:spacing w:line="276" w:lineRule="auto"/>
        <w:rPr>
          <w:i/>
          <w:iCs/>
        </w:rPr>
      </w:pPr>
      <w:r w:rsidRPr="00D857BC">
        <w:rPr>
          <w:i/>
          <w:iCs/>
        </w:rPr>
        <w:t>L</w:t>
      </w:r>
      <w:r w:rsidR="00CC3600" w:rsidRPr="00D857BC">
        <w:rPr>
          <w:i/>
          <w:iCs/>
        </w:rPr>
        <w:t>a</w:t>
      </w:r>
      <w:r w:rsidRPr="00D857BC">
        <w:rPr>
          <w:i/>
          <w:iCs/>
        </w:rPr>
        <w:t xml:space="preserve"> </w:t>
      </w:r>
      <w:r w:rsidR="00200A95" w:rsidRPr="00D857BC">
        <w:rPr>
          <w:i/>
          <w:iCs/>
        </w:rPr>
        <w:t>T</w:t>
      </w:r>
      <w:r w:rsidRPr="00D857BC">
        <w:rPr>
          <w:i/>
          <w:iCs/>
        </w:rPr>
        <w:t>abell</w:t>
      </w:r>
      <w:r w:rsidR="00CC3600" w:rsidRPr="00D857BC">
        <w:rPr>
          <w:i/>
          <w:iCs/>
        </w:rPr>
        <w:t>a</w:t>
      </w:r>
      <w:r w:rsidRPr="00D857BC">
        <w:rPr>
          <w:i/>
          <w:iCs/>
        </w:rPr>
        <w:t xml:space="preserve"> 1 di seguito riportat</w:t>
      </w:r>
      <w:r w:rsidR="00CC3600" w:rsidRPr="00D857BC">
        <w:rPr>
          <w:i/>
          <w:iCs/>
        </w:rPr>
        <w:t>a</w:t>
      </w:r>
      <w:r w:rsidR="005E41B8" w:rsidRPr="00D857BC">
        <w:rPr>
          <w:i/>
          <w:iCs/>
        </w:rPr>
        <w:t xml:space="preserve"> </w:t>
      </w:r>
      <w:r w:rsidR="00CC3600" w:rsidRPr="00D857BC">
        <w:rPr>
          <w:i/>
          <w:iCs/>
        </w:rPr>
        <w:t>è parte</w:t>
      </w:r>
      <w:r w:rsidRPr="00D857BC">
        <w:rPr>
          <w:i/>
          <w:iCs/>
        </w:rPr>
        <w:t xml:space="preserve"> integrante del</w:t>
      </w:r>
      <w:r w:rsidR="00CC3600" w:rsidRPr="00D857BC">
        <w:rPr>
          <w:i/>
          <w:iCs/>
        </w:rPr>
        <w:t>la</w:t>
      </w:r>
      <w:r w:rsidRPr="00D857BC">
        <w:rPr>
          <w:i/>
          <w:iCs/>
        </w:rPr>
        <w:t xml:space="preserve"> presente d</w:t>
      </w:r>
      <w:r w:rsidR="00CC3600" w:rsidRPr="00D857BC">
        <w:rPr>
          <w:i/>
          <w:iCs/>
        </w:rPr>
        <w:t>ichiarazione</w:t>
      </w:r>
      <w:r w:rsidR="00A84BD1" w:rsidRPr="00D857BC">
        <w:rPr>
          <w:i/>
          <w:iCs/>
        </w:rPr>
        <w:t xml:space="preserve"> (da ripetere per ogni lotto/CIG principale dei lavori</w:t>
      </w:r>
      <w:r w:rsidR="00F30D27" w:rsidRPr="00D857BC">
        <w:rPr>
          <w:i/>
          <w:iCs/>
        </w:rPr>
        <w:t>)</w:t>
      </w:r>
      <w:r w:rsidRPr="00D857BC">
        <w:rPr>
          <w:i/>
          <w:iCs/>
        </w:rPr>
        <w:t>.</w:t>
      </w:r>
    </w:p>
    <w:p w14:paraId="2B5B7B06" w14:textId="77777777" w:rsidR="00F30D27" w:rsidRDefault="00F30D27" w:rsidP="00642993">
      <w:pPr>
        <w:tabs>
          <w:tab w:val="left" w:pos="8931"/>
        </w:tabs>
        <w:spacing w:line="276" w:lineRule="auto"/>
        <w:ind w:right="-1"/>
        <w:jc w:val="right"/>
        <w:rPr>
          <w:rFonts w:ascii="Garamond" w:hAnsi="Garamond" w:cs="Arial"/>
          <w:sz w:val="22"/>
          <w:szCs w:val="22"/>
        </w:rPr>
      </w:pPr>
    </w:p>
    <w:p w14:paraId="30D1A2B8" w14:textId="7654B973" w:rsidR="00B87E21" w:rsidRPr="00F30D27" w:rsidRDefault="005839A1" w:rsidP="00642993">
      <w:pPr>
        <w:tabs>
          <w:tab w:val="left" w:pos="8931"/>
        </w:tabs>
        <w:spacing w:before="120" w:after="180" w:line="276" w:lineRule="auto"/>
        <w:jc w:val="right"/>
        <w:rPr>
          <w:rFonts w:ascii="Garamond" w:hAnsi="Garamond" w:cs="Arial"/>
          <w:sz w:val="22"/>
          <w:szCs w:val="22"/>
        </w:rPr>
      </w:pPr>
      <w:r w:rsidRPr="00F30D27">
        <w:rPr>
          <w:rFonts w:ascii="Garamond" w:hAnsi="Garamond" w:cs="Arial"/>
          <w:sz w:val="22"/>
          <w:szCs w:val="22"/>
        </w:rPr>
        <w:t>L</w:t>
      </w:r>
      <w:r w:rsidR="00B87E21" w:rsidRPr="00F30D27">
        <w:rPr>
          <w:rFonts w:ascii="Garamond" w:hAnsi="Garamond" w:cs="Arial"/>
          <w:sz w:val="22"/>
          <w:szCs w:val="22"/>
        </w:rPr>
        <w:t>uogo</w:t>
      </w:r>
      <w:r w:rsidRPr="00F30D27">
        <w:rPr>
          <w:rFonts w:ascii="Garamond" w:hAnsi="Garamond" w:cs="Arial"/>
          <w:sz w:val="22"/>
          <w:szCs w:val="22"/>
        </w:rPr>
        <w:t>___________, D</w:t>
      </w:r>
      <w:r w:rsidR="00B87E21" w:rsidRPr="00F30D27">
        <w:rPr>
          <w:rFonts w:ascii="Garamond" w:hAnsi="Garamond" w:cs="Arial"/>
          <w:sz w:val="22"/>
          <w:szCs w:val="22"/>
        </w:rPr>
        <w:t>ata</w:t>
      </w:r>
      <w:r w:rsidRPr="00F30D27">
        <w:rPr>
          <w:rFonts w:ascii="Garamond" w:hAnsi="Garamond" w:cs="Arial"/>
          <w:sz w:val="22"/>
          <w:szCs w:val="22"/>
        </w:rPr>
        <w:t xml:space="preserve"> ____________</w:t>
      </w:r>
    </w:p>
    <w:tbl>
      <w:tblPr>
        <w:tblStyle w:val="Tabel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8"/>
        <w:gridCol w:w="3820"/>
      </w:tblGrid>
      <w:tr w:rsidR="00200A95" w:rsidRPr="00AB646E" w14:paraId="4419168B" w14:textId="4095FB4E" w:rsidTr="003F76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37"/>
        </w:trPr>
        <w:tc>
          <w:tcPr>
            <w:tcW w:w="3016" w:type="pct"/>
          </w:tcPr>
          <w:p w14:paraId="6BD58478" w14:textId="70573893" w:rsidR="00200A95" w:rsidRPr="00CC3600" w:rsidRDefault="00200A95" w:rsidP="005E41B8">
            <w:pPr>
              <w:pStyle w:val="Paragrafoelenco"/>
              <w:tabs>
                <w:tab w:val="right" w:pos="8789"/>
              </w:tabs>
              <w:spacing w:line="360" w:lineRule="auto"/>
              <w:ind w:left="0" w:right="-111"/>
              <w:rPr>
                <w:rFonts w:ascii="Garamond" w:hAnsi="Garamond" w:cs="Arial"/>
                <w:sz w:val="22"/>
                <w:szCs w:val="22"/>
              </w:rPr>
            </w:pPr>
            <w:r w:rsidRPr="00CC3600">
              <w:rPr>
                <w:rFonts w:ascii="Garamond" w:hAnsi="Garamond" w:cs="Arial"/>
                <w:sz w:val="22"/>
                <w:szCs w:val="22"/>
              </w:rPr>
              <w:t>Firma SOGGETTO ATTUATORE DI PRIMO LIVELLO:</w:t>
            </w:r>
          </w:p>
        </w:tc>
        <w:tc>
          <w:tcPr>
            <w:tcW w:w="1984" w:type="pct"/>
          </w:tcPr>
          <w:p w14:paraId="54D6C550" w14:textId="4EB4094C" w:rsidR="00200A95" w:rsidRPr="00D857BC" w:rsidRDefault="00200A95" w:rsidP="000911AF">
            <w:pPr>
              <w:pStyle w:val="Paragrafoelenco"/>
              <w:tabs>
                <w:tab w:val="right" w:pos="8789"/>
              </w:tabs>
              <w:spacing w:line="360" w:lineRule="auto"/>
              <w:ind w:left="0" w:right="-111"/>
              <w:rPr>
                <w:rFonts w:ascii="Garamond" w:hAnsi="Garamond" w:cs="Arial"/>
                <w:b w:val="0"/>
                <w:bCs/>
                <w:sz w:val="22"/>
                <w:szCs w:val="22"/>
              </w:rPr>
            </w:pPr>
          </w:p>
        </w:tc>
      </w:tr>
      <w:tr w:rsidR="00200A95" w:rsidRPr="00AB646E" w14:paraId="496DF9C8" w14:textId="77777777" w:rsidTr="003F76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7"/>
        </w:trPr>
        <w:tc>
          <w:tcPr>
            <w:tcW w:w="3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0B4A" w14:textId="2BA7B8CC" w:rsidR="00200A95" w:rsidRPr="00CC3600" w:rsidRDefault="00200A95" w:rsidP="00200A95">
            <w:pPr>
              <w:pStyle w:val="Paragrafoelenco"/>
              <w:ind w:left="43"/>
              <w:rPr>
                <w:rFonts w:ascii="Garamond" w:hAnsi="Garamond" w:cs="Arial"/>
                <w:sz w:val="22"/>
                <w:szCs w:val="22"/>
              </w:rPr>
            </w:pPr>
            <w:r w:rsidRPr="005E41B8">
              <w:rPr>
                <w:rFonts w:ascii="Garamond" w:hAnsi="Garamond" w:cs="Arial"/>
                <w:b/>
                <w:sz w:val="22"/>
                <w:szCs w:val="22"/>
              </w:rPr>
              <w:t xml:space="preserve">Firma SOGGETTO ATTUATORE DI SECONDO LIVELLO O SOGGETTO INTERMEDIARIO </w:t>
            </w:r>
            <w:r w:rsidRPr="005E41B8">
              <w:rPr>
                <w:rFonts w:ascii="Garamond" w:hAnsi="Garamond" w:cs="Arial"/>
                <w:sz w:val="22"/>
                <w:szCs w:val="22"/>
              </w:rPr>
              <w:t>(</w:t>
            </w:r>
            <w:r w:rsidRPr="005E41B8">
              <w:rPr>
                <w:rFonts w:ascii="Garamond" w:hAnsi="Garamond" w:cs="Arial"/>
                <w:i/>
                <w:iCs/>
                <w:sz w:val="22"/>
                <w:szCs w:val="22"/>
              </w:rPr>
              <w:t>eventuale</w:t>
            </w:r>
            <w:r w:rsidRPr="005E41B8">
              <w:rPr>
                <w:rFonts w:ascii="Garamond" w:hAnsi="Garamond" w:cs="Arial"/>
                <w:sz w:val="22"/>
                <w:szCs w:val="22"/>
              </w:rPr>
              <w:t>):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3571" w14:textId="7947E3F4" w:rsidR="00200A95" w:rsidRPr="00D857BC" w:rsidRDefault="00200A95" w:rsidP="000911AF">
            <w:pPr>
              <w:pStyle w:val="Paragrafoelenco"/>
              <w:tabs>
                <w:tab w:val="right" w:pos="8789"/>
              </w:tabs>
              <w:spacing w:line="360" w:lineRule="auto"/>
              <w:ind w:left="0" w:right="-111"/>
              <w:rPr>
                <w:rFonts w:ascii="Garamond" w:hAnsi="Garamond" w:cs="Arial"/>
                <w:bCs/>
                <w:sz w:val="22"/>
                <w:szCs w:val="22"/>
              </w:rPr>
            </w:pPr>
          </w:p>
        </w:tc>
      </w:tr>
      <w:tr w:rsidR="00200A95" w:rsidRPr="00AB646E" w14:paraId="4EE23175" w14:textId="77777777" w:rsidTr="003F76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37"/>
        </w:trPr>
        <w:tc>
          <w:tcPr>
            <w:tcW w:w="3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1450" w14:textId="0B809A8F" w:rsidR="00200A95" w:rsidRPr="00200A95" w:rsidRDefault="00200A95" w:rsidP="000911AF">
            <w:pPr>
              <w:pStyle w:val="Paragrafoelenco"/>
              <w:tabs>
                <w:tab w:val="right" w:pos="8789"/>
              </w:tabs>
              <w:spacing w:line="360" w:lineRule="auto"/>
              <w:ind w:left="0" w:right="-111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200A95">
              <w:rPr>
                <w:rFonts w:ascii="Garamond" w:hAnsi="Garamond" w:cs="Arial"/>
                <w:b/>
                <w:bCs/>
                <w:sz w:val="22"/>
                <w:szCs w:val="22"/>
              </w:rPr>
              <w:t>Firma DIRETTORE DEI LAVORI: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0B665" w14:textId="011AF545" w:rsidR="00200A95" w:rsidRPr="00D857BC" w:rsidRDefault="00200A95" w:rsidP="00200A95">
            <w:pPr>
              <w:rPr>
                <w:rFonts w:ascii="Garamond" w:hAnsi="Garamond"/>
                <w:bCs/>
                <w:sz w:val="22"/>
                <w:szCs w:val="22"/>
              </w:rPr>
            </w:pPr>
          </w:p>
        </w:tc>
      </w:tr>
      <w:tr w:rsidR="00200A95" w:rsidRPr="00AB646E" w14:paraId="22E84832" w14:textId="77777777" w:rsidTr="003F76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7"/>
        </w:trPr>
        <w:tc>
          <w:tcPr>
            <w:tcW w:w="30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ACB8" w14:textId="52ADBB6B" w:rsidR="00200A95" w:rsidRPr="00200A95" w:rsidRDefault="00200A95" w:rsidP="000911AF">
            <w:pPr>
              <w:pStyle w:val="Paragrafoelenco"/>
              <w:tabs>
                <w:tab w:val="right" w:pos="8789"/>
              </w:tabs>
              <w:spacing w:line="360" w:lineRule="auto"/>
              <w:ind w:left="0" w:right="-111"/>
              <w:rPr>
                <w:rFonts w:ascii="Garamond" w:hAnsi="Garamond" w:cs="Arial"/>
                <w:b/>
                <w:bCs/>
                <w:sz w:val="22"/>
                <w:szCs w:val="22"/>
              </w:rPr>
            </w:pPr>
            <w:r w:rsidRPr="00200A95">
              <w:rPr>
                <w:rFonts w:ascii="Garamond" w:hAnsi="Garamond" w:cs="Arial"/>
                <w:b/>
                <w:bCs/>
                <w:sz w:val="22"/>
                <w:szCs w:val="22"/>
              </w:rPr>
              <w:t>Firma IMPRESA ESECUTRICE DEI LAVORI:</w:t>
            </w:r>
          </w:p>
        </w:tc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3C11" w14:textId="6F57F609" w:rsidR="00200A95" w:rsidRPr="00D857BC" w:rsidRDefault="00200A95" w:rsidP="000911AF">
            <w:pPr>
              <w:pStyle w:val="Paragrafoelenco"/>
              <w:tabs>
                <w:tab w:val="right" w:pos="8789"/>
              </w:tabs>
              <w:spacing w:line="360" w:lineRule="auto"/>
              <w:ind w:left="0" w:right="-111"/>
              <w:rPr>
                <w:rFonts w:ascii="Garamond" w:hAnsi="Garamond" w:cs="Arial"/>
                <w:bCs/>
                <w:sz w:val="22"/>
                <w:szCs w:val="22"/>
              </w:rPr>
            </w:pPr>
          </w:p>
        </w:tc>
      </w:tr>
    </w:tbl>
    <w:p w14:paraId="16FD299F" w14:textId="77777777" w:rsidR="005E4EC1" w:rsidRPr="00AB646E" w:rsidRDefault="005E4EC1">
      <w:pPr>
        <w:rPr>
          <w:rFonts w:ascii="Garamond" w:hAnsi="Garamond" w:cs="Arial"/>
          <w:sz w:val="22"/>
          <w:szCs w:val="22"/>
        </w:rPr>
      </w:pPr>
      <w:r w:rsidRPr="00AB646E">
        <w:rPr>
          <w:rFonts w:ascii="Garamond" w:hAnsi="Garamond" w:cs="Arial"/>
          <w:sz w:val="22"/>
          <w:szCs w:val="22"/>
        </w:rPr>
        <w:br w:type="page"/>
      </w:r>
    </w:p>
    <w:p w14:paraId="44B52AAF" w14:textId="6C35A169" w:rsidR="00505BD5" w:rsidRPr="00373CD8" w:rsidRDefault="00505BD5" w:rsidP="00505BD5">
      <w:pPr>
        <w:rPr>
          <w:rFonts w:ascii="Garamond" w:hAnsi="Garamond" w:cs="Arial"/>
          <w:b/>
          <w:bCs/>
          <w:sz w:val="28"/>
          <w:szCs w:val="28"/>
        </w:rPr>
      </w:pPr>
      <w:r w:rsidRPr="00373CD8">
        <w:rPr>
          <w:rFonts w:ascii="Garamond" w:hAnsi="Garamond" w:cs="Arial"/>
          <w:b/>
          <w:bCs/>
          <w:sz w:val="28"/>
          <w:szCs w:val="28"/>
        </w:rPr>
        <w:lastRenderedPageBreak/>
        <w:t>Tabella 1 –</w:t>
      </w:r>
      <w:r w:rsidR="0018147E" w:rsidRPr="00373CD8">
        <w:rPr>
          <w:rFonts w:ascii="Garamond" w:hAnsi="Garamond" w:cs="Arial"/>
          <w:b/>
          <w:bCs/>
          <w:sz w:val="28"/>
          <w:szCs w:val="28"/>
        </w:rPr>
        <w:t xml:space="preserve"> </w:t>
      </w:r>
      <w:r w:rsidRPr="00373CD8">
        <w:rPr>
          <w:rFonts w:ascii="Garamond" w:hAnsi="Garamond" w:cs="Arial"/>
          <w:b/>
          <w:bCs/>
          <w:sz w:val="28"/>
          <w:szCs w:val="28"/>
        </w:rPr>
        <w:t>Informazioni di dettaglio sul progetto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1"/>
        <w:gridCol w:w="5097"/>
      </w:tblGrid>
      <w:tr w:rsidR="0018147E" w:rsidRPr="00AB646E" w14:paraId="771ED0B8" w14:textId="77777777" w:rsidTr="00830158">
        <w:trPr>
          <w:trHeight w:val="454"/>
        </w:trPr>
        <w:tc>
          <w:tcPr>
            <w:tcW w:w="235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003366"/>
            <w:vAlign w:val="center"/>
          </w:tcPr>
          <w:p w14:paraId="7F859614" w14:textId="4C746B2D" w:rsidR="0018147E" w:rsidRPr="00CC3600" w:rsidRDefault="0018147E" w:rsidP="00830158">
            <w:pPr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>Sub-investimento</w:t>
            </w:r>
          </w:p>
        </w:tc>
        <w:tc>
          <w:tcPr>
            <w:tcW w:w="2647" w:type="pct"/>
            <w:tcBorders>
              <w:left w:val="nil"/>
            </w:tcBorders>
            <w:vAlign w:val="center"/>
          </w:tcPr>
          <w:p w14:paraId="42DB6E2F" w14:textId="1C5B2035" w:rsidR="0018147E" w:rsidRPr="00CC3600" w:rsidRDefault="0018147E" w:rsidP="00830158">
            <w:pPr>
              <w:rPr>
                <w:rFonts w:ascii="Garamond" w:hAnsi="Garamond"/>
                <w:color w:val="000000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color w:val="000000"/>
                <w:sz w:val="24"/>
                <w:szCs w:val="24"/>
                <w:lang w:eastAsia="it-IT"/>
              </w:rPr>
              <w:t>M2C2 I.4.1.2 “Ciclovie urbane”</w:t>
            </w:r>
          </w:p>
        </w:tc>
      </w:tr>
      <w:tr w:rsidR="00684409" w:rsidRPr="00AB646E" w14:paraId="2EEB2963" w14:textId="77777777" w:rsidTr="00830158">
        <w:trPr>
          <w:trHeight w:val="454"/>
        </w:trPr>
        <w:tc>
          <w:tcPr>
            <w:tcW w:w="235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003366"/>
            <w:vAlign w:val="center"/>
          </w:tcPr>
          <w:p w14:paraId="58AA66C0" w14:textId="7B509CE9" w:rsidR="00684409" w:rsidRPr="00CC3600" w:rsidRDefault="00684409" w:rsidP="00830158">
            <w:pPr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>CUP</w:t>
            </w:r>
          </w:p>
        </w:tc>
        <w:tc>
          <w:tcPr>
            <w:tcW w:w="2647" w:type="pct"/>
            <w:tcBorders>
              <w:left w:val="nil"/>
            </w:tcBorders>
            <w:vAlign w:val="center"/>
          </w:tcPr>
          <w:p w14:paraId="1C34C15F" w14:textId="77777777" w:rsidR="00684409" w:rsidRPr="00CC3600" w:rsidRDefault="00684409" w:rsidP="00830158">
            <w:pPr>
              <w:rPr>
                <w:rFonts w:ascii="Garamond" w:hAnsi="Garamond"/>
                <w:color w:val="000000"/>
                <w:sz w:val="24"/>
                <w:szCs w:val="24"/>
                <w:lang w:eastAsia="it-IT"/>
              </w:rPr>
            </w:pPr>
          </w:p>
        </w:tc>
      </w:tr>
      <w:tr w:rsidR="00684409" w:rsidRPr="00AB646E" w14:paraId="2ADBD4C5" w14:textId="77777777" w:rsidTr="00830158">
        <w:trPr>
          <w:trHeight w:val="567"/>
        </w:trPr>
        <w:tc>
          <w:tcPr>
            <w:tcW w:w="235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003366"/>
            <w:vAlign w:val="center"/>
          </w:tcPr>
          <w:p w14:paraId="556BE164" w14:textId="12D349B7" w:rsidR="00684409" w:rsidRPr="00CC3600" w:rsidRDefault="00684409" w:rsidP="00830158">
            <w:pPr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>Lotto (</w:t>
            </w:r>
            <w:r w:rsidRPr="00A84BD1">
              <w:rPr>
                <w:rFonts w:ascii="Garamond" w:hAnsi="Garamond"/>
                <w:b/>
                <w:bCs/>
                <w:i/>
                <w:iCs/>
                <w:color w:val="FFFFFF" w:themeColor="background1"/>
                <w:sz w:val="24"/>
                <w:szCs w:val="24"/>
                <w:lang w:eastAsia="it-IT"/>
              </w:rPr>
              <w:t>eventuale</w:t>
            </w:r>
            <w:r w:rsidRPr="00CC3600"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>)</w:t>
            </w:r>
          </w:p>
        </w:tc>
        <w:tc>
          <w:tcPr>
            <w:tcW w:w="2647" w:type="pct"/>
            <w:tcBorders>
              <w:left w:val="nil"/>
            </w:tcBorders>
            <w:vAlign w:val="center"/>
          </w:tcPr>
          <w:p w14:paraId="26B28D1A" w14:textId="77777777" w:rsidR="00684409" w:rsidRPr="00CC3600" w:rsidRDefault="00684409" w:rsidP="00830158">
            <w:pPr>
              <w:rPr>
                <w:rFonts w:ascii="Garamond" w:hAnsi="Garamond"/>
                <w:color w:val="000000"/>
                <w:sz w:val="24"/>
                <w:szCs w:val="24"/>
                <w:lang w:eastAsia="it-IT"/>
              </w:rPr>
            </w:pPr>
          </w:p>
        </w:tc>
      </w:tr>
      <w:tr w:rsidR="00684409" w:rsidRPr="00AB646E" w14:paraId="79D39572" w14:textId="77777777" w:rsidTr="00830158">
        <w:trPr>
          <w:trHeight w:val="454"/>
        </w:trPr>
        <w:tc>
          <w:tcPr>
            <w:tcW w:w="235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003366"/>
            <w:vAlign w:val="center"/>
          </w:tcPr>
          <w:p w14:paraId="01192B49" w14:textId="75FC2048" w:rsidR="00684409" w:rsidRPr="00CC3600" w:rsidRDefault="00684409" w:rsidP="00830158">
            <w:pPr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>CIG</w:t>
            </w:r>
          </w:p>
        </w:tc>
        <w:tc>
          <w:tcPr>
            <w:tcW w:w="2647" w:type="pct"/>
            <w:tcBorders>
              <w:left w:val="nil"/>
            </w:tcBorders>
            <w:vAlign w:val="center"/>
          </w:tcPr>
          <w:p w14:paraId="3D9E37E8" w14:textId="77777777" w:rsidR="00684409" w:rsidRPr="00CC3600" w:rsidRDefault="00684409" w:rsidP="00830158">
            <w:pPr>
              <w:rPr>
                <w:rFonts w:ascii="Garamond" w:hAnsi="Garamond"/>
                <w:color w:val="000000"/>
                <w:sz w:val="24"/>
                <w:szCs w:val="24"/>
                <w:lang w:eastAsia="it-IT"/>
              </w:rPr>
            </w:pPr>
          </w:p>
        </w:tc>
      </w:tr>
      <w:tr w:rsidR="00505BD5" w:rsidRPr="00AB646E" w14:paraId="15FCE549" w14:textId="77777777" w:rsidTr="00830158">
        <w:trPr>
          <w:trHeight w:val="776"/>
        </w:trPr>
        <w:tc>
          <w:tcPr>
            <w:tcW w:w="235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003366"/>
            <w:vAlign w:val="center"/>
            <w:hideMark/>
          </w:tcPr>
          <w:p w14:paraId="65E7CDB8" w14:textId="77777777" w:rsidR="00505BD5" w:rsidRPr="00CC3600" w:rsidRDefault="00505BD5" w:rsidP="00830158">
            <w:pPr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>Titolo intervento</w:t>
            </w:r>
          </w:p>
        </w:tc>
        <w:tc>
          <w:tcPr>
            <w:tcW w:w="2647" w:type="pct"/>
            <w:tcBorders>
              <w:left w:val="nil"/>
            </w:tcBorders>
            <w:vAlign w:val="center"/>
          </w:tcPr>
          <w:p w14:paraId="08CC0588" w14:textId="77777777" w:rsidR="00505BD5" w:rsidRPr="00CC3600" w:rsidRDefault="00505BD5" w:rsidP="00830158">
            <w:pPr>
              <w:rPr>
                <w:rFonts w:ascii="Garamond" w:hAnsi="Garamond"/>
                <w:color w:val="000000"/>
                <w:sz w:val="24"/>
                <w:szCs w:val="24"/>
                <w:lang w:eastAsia="it-IT"/>
              </w:rPr>
            </w:pPr>
          </w:p>
        </w:tc>
      </w:tr>
      <w:tr w:rsidR="00505BD5" w:rsidRPr="00AB646E" w14:paraId="4E99C764" w14:textId="77777777" w:rsidTr="00143BA0">
        <w:trPr>
          <w:trHeight w:val="1259"/>
        </w:trPr>
        <w:tc>
          <w:tcPr>
            <w:tcW w:w="235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003366"/>
            <w:vAlign w:val="center"/>
            <w:hideMark/>
          </w:tcPr>
          <w:p w14:paraId="21F4E1CF" w14:textId="5E623F1C" w:rsidR="00505BD5" w:rsidRPr="00CC3600" w:rsidRDefault="00684409" w:rsidP="00830158">
            <w:pPr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>Breve d</w:t>
            </w:r>
            <w:r w:rsidR="00505BD5" w:rsidRPr="00CC3600"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>escrizione dell’intervento oggetto del finanziamento</w:t>
            </w:r>
          </w:p>
        </w:tc>
        <w:tc>
          <w:tcPr>
            <w:tcW w:w="2647" w:type="pct"/>
            <w:tcBorders>
              <w:left w:val="nil"/>
            </w:tcBorders>
          </w:tcPr>
          <w:p w14:paraId="4A879632" w14:textId="77777777" w:rsidR="00505BD5" w:rsidRPr="00143BA0" w:rsidRDefault="00505BD5" w:rsidP="00143BA0">
            <w:pPr>
              <w:rPr>
                <w:rFonts w:ascii="Garamond" w:hAnsi="Garamond"/>
                <w:i/>
                <w:iCs/>
                <w:sz w:val="24"/>
                <w:szCs w:val="24"/>
                <w:lang w:eastAsia="it-IT"/>
              </w:rPr>
            </w:pPr>
            <w:r w:rsidRPr="00143BA0">
              <w:rPr>
                <w:rFonts w:ascii="Garamond" w:hAnsi="Garamond"/>
                <w:i/>
                <w:iCs/>
                <w:sz w:val="24"/>
                <w:szCs w:val="24"/>
                <w:lang w:eastAsia="it-IT"/>
              </w:rPr>
              <w:t>Inserire una breve descrizione dell’intervento</w:t>
            </w:r>
          </w:p>
        </w:tc>
      </w:tr>
      <w:tr w:rsidR="00342A15" w:rsidRPr="00AB646E" w14:paraId="19BE23B2" w14:textId="77777777" w:rsidTr="00830158">
        <w:trPr>
          <w:trHeight w:val="737"/>
        </w:trPr>
        <w:tc>
          <w:tcPr>
            <w:tcW w:w="235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003366"/>
            <w:vAlign w:val="center"/>
          </w:tcPr>
          <w:p w14:paraId="088E44A9" w14:textId="0BD0BF95" w:rsidR="00342A15" w:rsidRPr="00CC3600" w:rsidRDefault="00342A15" w:rsidP="00830158">
            <w:pPr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>N. di km di ciclovi</w:t>
            </w:r>
            <w:r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>e</w:t>
            </w:r>
            <w:r w:rsidRPr="00CC3600"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 xml:space="preserve"> complessivi previsti originariamente dal progetto</w:t>
            </w:r>
          </w:p>
        </w:tc>
        <w:tc>
          <w:tcPr>
            <w:tcW w:w="2647" w:type="pct"/>
            <w:tcBorders>
              <w:left w:val="nil"/>
            </w:tcBorders>
            <w:vAlign w:val="center"/>
          </w:tcPr>
          <w:p w14:paraId="54ECC13D" w14:textId="0EC6C175" w:rsidR="00342A15" w:rsidRPr="00CC3600" w:rsidRDefault="00342A15" w:rsidP="00830158">
            <w:pPr>
              <w:rPr>
                <w:rFonts w:ascii="Garamond" w:hAnsi="Garamond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sz w:val="24"/>
                <w:szCs w:val="24"/>
                <w:lang w:eastAsia="it-IT"/>
              </w:rPr>
              <w:t>km</w:t>
            </w:r>
          </w:p>
        </w:tc>
      </w:tr>
      <w:tr w:rsidR="00342A15" w:rsidRPr="00AB646E" w14:paraId="47C16E68" w14:textId="77777777" w:rsidTr="00830158">
        <w:trPr>
          <w:trHeight w:val="907"/>
        </w:trPr>
        <w:tc>
          <w:tcPr>
            <w:tcW w:w="235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003366"/>
            <w:vAlign w:val="center"/>
          </w:tcPr>
          <w:p w14:paraId="5F933B77" w14:textId="3A6458B8" w:rsidR="00342A15" w:rsidRPr="00CC3600" w:rsidRDefault="00342A15" w:rsidP="00830158">
            <w:pPr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>N. di km di ciclovi</w:t>
            </w:r>
            <w:r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>e</w:t>
            </w:r>
            <w:r w:rsidRPr="00CC3600"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 xml:space="preserve"> previsti dal D.M. n. 509/2021 e </w:t>
            </w:r>
            <w:proofErr w:type="spellStart"/>
            <w:r w:rsidRPr="00CC3600"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>ss.mm.ii</w:t>
            </w:r>
            <w:proofErr w:type="spellEnd"/>
            <w:r w:rsidRPr="00CC3600"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>. quale obiettivo finale al 30 giugno 2026</w:t>
            </w:r>
          </w:p>
        </w:tc>
        <w:tc>
          <w:tcPr>
            <w:tcW w:w="2647" w:type="pct"/>
            <w:tcBorders>
              <w:left w:val="nil"/>
            </w:tcBorders>
            <w:vAlign w:val="center"/>
          </w:tcPr>
          <w:p w14:paraId="2E5D2E2E" w14:textId="5B7E899E" w:rsidR="00342A15" w:rsidRPr="00CC3600" w:rsidRDefault="00342A15" w:rsidP="00830158">
            <w:pPr>
              <w:rPr>
                <w:rFonts w:ascii="Garamond" w:hAnsi="Garamond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sz w:val="24"/>
                <w:szCs w:val="24"/>
                <w:lang w:eastAsia="it-IT"/>
              </w:rPr>
              <w:t>km</w:t>
            </w:r>
          </w:p>
        </w:tc>
      </w:tr>
      <w:tr w:rsidR="00342A15" w:rsidRPr="00AB646E" w14:paraId="1E0A14A9" w14:textId="77777777" w:rsidTr="00830158">
        <w:trPr>
          <w:trHeight w:val="919"/>
        </w:trPr>
        <w:tc>
          <w:tcPr>
            <w:tcW w:w="235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003366"/>
            <w:vAlign w:val="center"/>
          </w:tcPr>
          <w:p w14:paraId="160F3014" w14:textId="78927FE0" w:rsidR="00342A15" w:rsidRPr="00CC3600" w:rsidRDefault="00342A15" w:rsidP="00830158">
            <w:pPr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>N. di km di ciclovi</w:t>
            </w:r>
            <w:r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>e</w:t>
            </w:r>
            <w:r w:rsidRPr="00CC3600"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 xml:space="preserve"> realizzati con il </w:t>
            </w:r>
            <w:r w:rsidRPr="00CC3600">
              <w:rPr>
                <w:rFonts w:ascii="Garamond" w:hAnsi="Garamond"/>
                <w:b/>
                <w:bCs/>
                <w:i/>
                <w:iCs/>
                <w:color w:val="FFFFFF" w:themeColor="background1"/>
                <w:sz w:val="24"/>
                <w:szCs w:val="24"/>
                <w:lang w:eastAsia="it-IT"/>
              </w:rPr>
              <w:t xml:space="preserve">target </w:t>
            </w:r>
            <w:r w:rsidRPr="00CC3600"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>intermedio M2C2-22 al 31 dicembre 2023</w:t>
            </w:r>
          </w:p>
        </w:tc>
        <w:tc>
          <w:tcPr>
            <w:tcW w:w="2647" w:type="pct"/>
            <w:tcBorders>
              <w:left w:val="nil"/>
            </w:tcBorders>
            <w:vAlign w:val="center"/>
          </w:tcPr>
          <w:p w14:paraId="5FB42C08" w14:textId="29C95483" w:rsidR="00342A15" w:rsidRPr="00CC3600" w:rsidRDefault="00342A15" w:rsidP="00830158">
            <w:pPr>
              <w:rPr>
                <w:rFonts w:ascii="Garamond" w:hAnsi="Garamond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sz w:val="24"/>
                <w:szCs w:val="24"/>
                <w:lang w:eastAsia="it-IT"/>
              </w:rPr>
              <w:t>km</w:t>
            </w:r>
          </w:p>
        </w:tc>
      </w:tr>
      <w:tr w:rsidR="00342A15" w:rsidRPr="00AB646E" w14:paraId="086229B6" w14:textId="77777777" w:rsidTr="00830158">
        <w:trPr>
          <w:trHeight w:val="961"/>
        </w:trPr>
        <w:tc>
          <w:tcPr>
            <w:tcW w:w="235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003366"/>
            <w:vAlign w:val="center"/>
          </w:tcPr>
          <w:p w14:paraId="2BF9B4E0" w14:textId="33AC4B0A" w:rsidR="00342A15" w:rsidRPr="00CC3600" w:rsidRDefault="00342A15" w:rsidP="00830158">
            <w:pPr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>N. di km ulteriori di ciclovi</w:t>
            </w:r>
            <w:r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>e</w:t>
            </w:r>
            <w:r w:rsidRPr="00CC3600"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 xml:space="preserve"> realizzati e rendicontati </w:t>
            </w:r>
            <w:r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 xml:space="preserve">dopo il 31 dicembre 2023 ed </w:t>
            </w:r>
            <w:r w:rsidRPr="00CC3600"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>entro il 30 giugno 2026</w:t>
            </w:r>
          </w:p>
        </w:tc>
        <w:tc>
          <w:tcPr>
            <w:tcW w:w="2647" w:type="pct"/>
            <w:tcBorders>
              <w:left w:val="nil"/>
            </w:tcBorders>
            <w:vAlign w:val="center"/>
            <w:hideMark/>
          </w:tcPr>
          <w:p w14:paraId="259CB896" w14:textId="0509F66E" w:rsidR="00342A15" w:rsidRPr="00CC3600" w:rsidRDefault="00342A15" w:rsidP="00830158">
            <w:pPr>
              <w:rPr>
                <w:rFonts w:ascii="Garamond" w:hAnsi="Garamond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sz w:val="24"/>
                <w:szCs w:val="24"/>
                <w:lang w:eastAsia="it-IT"/>
              </w:rPr>
              <w:t>km</w:t>
            </w:r>
          </w:p>
        </w:tc>
      </w:tr>
      <w:tr w:rsidR="00342A15" w:rsidRPr="00AB646E" w14:paraId="51ECCE71" w14:textId="77777777" w:rsidTr="00830158">
        <w:trPr>
          <w:trHeight w:val="705"/>
        </w:trPr>
        <w:tc>
          <w:tcPr>
            <w:tcW w:w="235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003366"/>
            <w:vAlign w:val="center"/>
          </w:tcPr>
          <w:p w14:paraId="393F00B3" w14:textId="72F64770" w:rsidR="00342A15" w:rsidRPr="00CC3600" w:rsidRDefault="00342A15" w:rsidP="00830158">
            <w:pPr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 xml:space="preserve">N. di km </w:t>
            </w:r>
            <w:r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>di ciclovie urbane complessivi</w:t>
            </w:r>
            <w:r w:rsidRPr="00CC3600"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 xml:space="preserve"> realizzati e rendicontati </w:t>
            </w:r>
            <w:r>
              <w:rPr>
                <w:rFonts w:ascii="Garamond" w:hAnsi="Garamond"/>
                <w:b/>
                <w:bCs/>
                <w:color w:val="FFFFFF" w:themeColor="background1"/>
                <w:sz w:val="24"/>
                <w:szCs w:val="24"/>
                <w:lang w:eastAsia="it-IT"/>
              </w:rPr>
              <w:t>a valere su PNRR al 30 giugno 2026</w:t>
            </w:r>
          </w:p>
        </w:tc>
        <w:tc>
          <w:tcPr>
            <w:tcW w:w="2647" w:type="pct"/>
            <w:tcBorders>
              <w:left w:val="nil"/>
            </w:tcBorders>
            <w:vAlign w:val="center"/>
          </w:tcPr>
          <w:p w14:paraId="6185B1BF" w14:textId="77777777" w:rsidR="00342A15" w:rsidRDefault="00342A15" w:rsidP="00D857BC">
            <w:pPr>
              <w:spacing w:after="120"/>
              <w:rPr>
                <w:rFonts w:ascii="Garamond" w:hAnsi="Garamond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sz w:val="24"/>
                <w:szCs w:val="24"/>
                <w:lang w:eastAsia="it-IT"/>
              </w:rPr>
              <w:t>km</w:t>
            </w:r>
          </w:p>
          <w:p w14:paraId="410AAF1D" w14:textId="777EDD4B" w:rsidR="00342A15" w:rsidRPr="00CC3600" w:rsidRDefault="00342A15" w:rsidP="00D857BC">
            <w:pPr>
              <w:jc w:val="both"/>
              <w:rPr>
                <w:rFonts w:ascii="Garamond" w:hAnsi="Garamond"/>
                <w:sz w:val="24"/>
                <w:szCs w:val="24"/>
                <w:lang w:eastAsia="it-IT"/>
              </w:rPr>
            </w:pPr>
            <w:r w:rsidRPr="00D857BC">
              <w:rPr>
                <w:rFonts w:ascii="Garamond" w:hAnsi="Garamond"/>
                <w:sz w:val="22"/>
                <w:szCs w:val="22"/>
                <w:lang w:eastAsia="it-IT"/>
              </w:rPr>
              <w:t>(</w:t>
            </w:r>
            <w:r w:rsidR="00830158" w:rsidRPr="00830158">
              <w:rPr>
                <w:rFonts w:ascii="Garamond" w:hAnsi="Garamond"/>
                <w:i/>
                <w:iCs/>
                <w:sz w:val="22"/>
                <w:szCs w:val="22"/>
                <w:lang w:eastAsia="it-IT"/>
              </w:rPr>
              <w:t>questo</w:t>
            </w:r>
            <w:r w:rsidRPr="00D857BC">
              <w:rPr>
                <w:rFonts w:ascii="Garamond" w:hAnsi="Garamond"/>
                <w:i/>
                <w:iCs/>
                <w:sz w:val="22"/>
                <w:szCs w:val="22"/>
                <w:lang w:eastAsia="it-IT"/>
              </w:rPr>
              <w:t xml:space="preserve"> totale deve coincidere con la somma di “N. di km di ciclovia realizzati e rendicontati con il target intermedio M2C2-22 al 31 dicembre 2023” e “N. di km ulteriori di ciclovia realizzati e rendicontati dopo il 31 dicembre 2023 ed entro il 30 giugno 2026”)</w:t>
            </w:r>
          </w:p>
        </w:tc>
      </w:tr>
      <w:tr w:rsidR="00342A15" w:rsidRPr="00AB646E" w14:paraId="3D73412E" w14:textId="77777777" w:rsidTr="00830158">
        <w:trPr>
          <w:trHeight w:val="567"/>
        </w:trPr>
        <w:tc>
          <w:tcPr>
            <w:tcW w:w="235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1F497D" w:themeFill="text2"/>
            <w:vAlign w:val="center"/>
            <w:hideMark/>
          </w:tcPr>
          <w:p w14:paraId="38E6EF14" w14:textId="03FC6A4F" w:rsidR="00342A15" w:rsidRPr="00CC3600" w:rsidRDefault="00342A15" w:rsidP="00342A15">
            <w:pPr>
              <w:ind w:right="70"/>
              <w:jc w:val="right"/>
              <w:rPr>
                <w:rFonts w:ascii="Garamond" w:hAnsi="Garamond"/>
                <w:i/>
                <w:iCs/>
                <w:color w:val="FFFFFF" w:themeColor="background1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i/>
                <w:iCs/>
                <w:color w:val="FFFFFF" w:themeColor="background1"/>
                <w:sz w:val="24"/>
                <w:szCs w:val="24"/>
                <w:lang w:eastAsia="it-IT"/>
              </w:rPr>
              <w:t>di cui pista ciclabile</w:t>
            </w:r>
          </w:p>
          <w:p w14:paraId="0E6EA271" w14:textId="77777777" w:rsidR="00342A15" w:rsidRPr="00CC3600" w:rsidRDefault="00342A15" w:rsidP="00342A15">
            <w:pPr>
              <w:ind w:right="70"/>
              <w:jc w:val="right"/>
              <w:rPr>
                <w:rFonts w:ascii="Garamond" w:hAnsi="Garamond"/>
                <w:color w:val="FFFFFF" w:themeColor="background1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i/>
                <w:iCs/>
                <w:color w:val="FFFFFF" w:themeColor="background1"/>
                <w:sz w:val="24"/>
                <w:szCs w:val="24"/>
                <w:lang w:eastAsia="it-IT"/>
              </w:rPr>
              <w:t>(in sede riservata, monodirezionale/bidirezionale)</w:t>
            </w:r>
          </w:p>
        </w:tc>
        <w:tc>
          <w:tcPr>
            <w:tcW w:w="2647" w:type="pct"/>
            <w:tcBorders>
              <w:left w:val="nil"/>
            </w:tcBorders>
            <w:vAlign w:val="center"/>
            <w:hideMark/>
          </w:tcPr>
          <w:p w14:paraId="455A8A2A" w14:textId="229219D4" w:rsidR="00342A15" w:rsidRPr="00CC3600" w:rsidRDefault="00342A15" w:rsidP="00830158">
            <w:pPr>
              <w:rPr>
                <w:rFonts w:ascii="Garamond" w:hAnsi="Garamond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sz w:val="24"/>
                <w:szCs w:val="24"/>
                <w:lang w:eastAsia="it-IT"/>
              </w:rPr>
              <w:t>km</w:t>
            </w:r>
          </w:p>
        </w:tc>
      </w:tr>
      <w:tr w:rsidR="00342A15" w:rsidRPr="00AB646E" w14:paraId="5A076712" w14:textId="77777777" w:rsidTr="00830158">
        <w:trPr>
          <w:trHeight w:val="567"/>
        </w:trPr>
        <w:tc>
          <w:tcPr>
            <w:tcW w:w="235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1F497D" w:themeFill="text2"/>
            <w:vAlign w:val="center"/>
            <w:hideMark/>
          </w:tcPr>
          <w:p w14:paraId="099845F9" w14:textId="53C84421" w:rsidR="00342A15" w:rsidRPr="00CC3600" w:rsidRDefault="00342A15" w:rsidP="00342A15">
            <w:pPr>
              <w:ind w:right="70"/>
              <w:jc w:val="right"/>
              <w:rPr>
                <w:rFonts w:ascii="Garamond" w:hAnsi="Garamond"/>
                <w:color w:val="FFFFFF" w:themeColor="background1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i/>
                <w:iCs/>
                <w:color w:val="FFFFFF" w:themeColor="background1"/>
                <w:sz w:val="24"/>
                <w:szCs w:val="24"/>
                <w:lang w:eastAsia="it-IT"/>
              </w:rPr>
              <w:t>di cui corsia ciclabile (monodirezionale/bidirezionale)</w:t>
            </w:r>
          </w:p>
        </w:tc>
        <w:tc>
          <w:tcPr>
            <w:tcW w:w="2647" w:type="pct"/>
            <w:tcBorders>
              <w:left w:val="nil"/>
            </w:tcBorders>
            <w:vAlign w:val="center"/>
            <w:hideMark/>
          </w:tcPr>
          <w:p w14:paraId="31C12724" w14:textId="3E52D4A6" w:rsidR="00342A15" w:rsidRPr="00CC3600" w:rsidRDefault="00342A15" w:rsidP="00830158">
            <w:pPr>
              <w:rPr>
                <w:rFonts w:ascii="Garamond" w:hAnsi="Garamond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sz w:val="24"/>
                <w:szCs w:val="24"/>
                <w:lang w:eastAsia="it-IT"/>
              </w:rPr>
              <w:t>km</w:t>
            </w:r>
          </w:p>
        </w:tc>
      </w:tr>
      <w:tr w:rsidR="00342A15" w:rsidRPr="00AB646E" w14:paraId="366EFD7C" w14:textId="77777777" w:rsidTr="00830158">
        <w:trPr>
          <w:trHeight w:val="567"/>
        </w:trPr>
        <w:tc>
          <w:tcPr>
            <w:tcW w:w="235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1F497D" w:themeFill="text2"/>
            <w:vAlign w:val="center"/>
            <w:hideMark/>
          </w:tcPr>
          <w:p w14:paraId="6909F2F5" w14:textId="0D6038CB" w:rsidR="00342A15" w:rsidRPr="00CC3600" w:rsidRDefault="00342A15" w:rsidP="00342A15">
            <w:pPr>
              <w:ind w:right="70"/>
              <w:jc w:val="right"/>
              <w:rPr>
                <w:rFonts w:ascii="Garamond" w:hAnsi="Garamond"/>
                <w:color w:val="FFFFFF" w:themeColor="background1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i/>
                <w:iCs/>
                <w:color w:val="FFFFFF" w:themeColor="background1"/>
                <w:sz w:val="24"/>
                <w:szCs w:val="24"/>
                <w:lang w:eastAsia="it-IT"/>
              </w:rPr>
              <w:t>di cui itinerario ciclabile</w:t>
            </w:r>
          </w:p>
        </w:tc>
        <w:tc>
          <w:tcPr>
            <w:tcW w:w="2647" w:type="pct"/>
            <w:tcBorders>
              <w:left w:val="nil"/>
            </w:tcBorders>
            <w:vAlign w:val="center"/>
            <w:hideMark/>
          </w:tcPr>
          <w:p w14:paraId="3DBA7D8A" w14:textId="2CBC9171" w:rsidR="00342A15" w:rsidRPr="00CC3600" w:rsidRDefault="00342A15" w:rsidP="00830158">
            <w:pPr>
              <w:rPr>
                <w:rFonts w:ascii="Garamond" w:hAnsi="Garamond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sz w:val="24"/>
                <w:szCs w:val="24"/>
                <w:lang w:eastAsia="it-IT"/>
              </w:rPr>
              <w:t>km</w:t>
            </w:r>
          </w:p>
        </w:tc>
      </w:tr>
      <w:tr w:rsidR="00342A15" w:rsidRPr="00AB646E" w14:paraId="5EAE3D70" w14:textId="77777777" w:rsidTr="00830158">
        <w:trPr>
          <w:trHeight w:val="567"/>
        </w:trPr>
        <w:tc>
          <w:tcPr>
            <w:tcW w:w="235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1F497D" w:themeFill="text2"/>
            <w:vAlign w:val="center"/>
          </w:tcPr>
          <w:p w14:paraId="2863F77A" w14:textId="54A32BEF" w:rsidR="00342A15" w:rsidRPr="00CC3600" w:rsidRDefault="00342A15" w:rsidP="00342A15">
            <w:pPr>
              <w:ind w:right="70"/>
              <w:jc w:val="right"/>
              <w:rPr>
                <w:rFonts w:ascii="Garamond" w:hAnsi="Garamond"/>
                <w:i/>
                <w:iCs/>
                <w:color w:val="FFFFFF" w:themeColor="background1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i/>
                <w:iCs/>
                <w:color w:val="FFFFFF" w:themeColor="background1"/>
                <w:sz w:val="24"/>
                <w:szCs w:val="24"/>
                <w:lang w:eastAsia="it-IT"/>
              </w:rPr>
              <w:t>di cui via verde ciclabile</w:t>
            </w:r>
          </w:p>
        </w:tc>
        <w:tc>
          <w:tcPr>
            <w:tcW w:w="2647" w:type="pct"/>
            <w:tcBorders>
              <w:left w:val="nil"/>
            </w:tcBorders>
            <w:vAlign w:val="center"/>
          </w:tcPr>
          <w:p w14:paraId="1E19CBDA" w14:textId="059752FB" w:rsidR="00342A15" w:rsidRPr="00CC3600" w:rsidRDefault="00342A15" w:rsidP="00830158">
            <w:pPr>
              <w:rPr>
                <w:rFonts w:ascii="Garamond" w:hAnsi="Garamond"/>
                <w:sz w:val="24"/>
                <w:szCs w:val="24"/>
                <w:lang w:eastAsia="it-IT"/>
              </w:rPr>
            </w:pPr>
            <w:r w:rsidRPr="00CC3600">
              <w:rPr>
                <w:rFonts w:ascii="Garamond" w:hAnsi="Garamond"/>
                <w:sz w:val="24"/>
                <w:szCs w:val="24"/>
                <w:lang w:eastAsia="it-IT"/>
              </w:rPr>
              <w:t>km</w:t>
            </w:r>
          </w:p>
        </w:tc>
      </w:tr>
      <w:tr w:rsidR="00342A15" w:rsidRPr="00AB646E" w14:paraId="70AF62DA" w14:textId="77777777" w:rsidTr="00830158">
        <w:trPr>
          <w:trHeight w:val="1254"/>
        </w:trPr>
        <w:tc>
          <w:tcPr>
            <w:tcW w:w="2353" w:type="pc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shd w:val="clear" w:color="auto" w:fill="1F497D" w:themeFill="text2"/>
            <w:vAlign w:val="center"/>
          </w:tcPr>
          <w:p w14:paraId="40F7B03F" w14:textId="31486295" w:rsidR="00342A15" w:rsidRPr="00830158" w:rsidRDefault="00342A15" w:rsidP="00342A15">
            <w:pPr>
              <w:ind w:right="70"/>
              <w:jc w:val="right"/>
              <w:rPr>
                <w:rFonts w:ascii="Garamond" w:hAnsi="Garamond"/>
                <w:b/>
                <w:bCs/>
                <w:i/>
                <w:iCs/>
                <w:color w:val="FFFFFF" w:themeColor="background1"/>
                <w:sz w:val="24"/>
                <w:szCs w:val="24"/>
                <w:lang w:eastAsia="it-IT"/>
              </w:rPr>
            </w:pPr>
            <w:r w:rsidRPr="00830158">
              <w:rPr>
                <w:rFonts w:ascii="Garamond" w:hAnsi="Garamond"/>
                <w:b/>
                <w:bCs/>
                <w:i/>
                <w:iCs/>
                <w:color w:val="FFFFFF" w:themeColor="background1"/>
                <w:sz w:val="24"/>
                <w:szCs w:val="24"/>
                <w:lang w:eastAsia="it-IT"/>
              </w:rPr>
              <w:t>Totale km</w:t>
            </w:r>
          </w:p>
        </w:tc>
        <w:tc>
          <w:tcPr>
            <w:tcW w:w="2647" w:type="pct"/>
            <w:tcBorders>
              <w:left w:val="nil"/>
            </w:tcBorders>
            <w:vAlign w:val="center"/>
          </w:tcPr>
          <w:p w14:paraId="40FACE43" w14:textId="77777777" w:rsidR="00342A15" w:rsidRDefault="00342A15" w:rsidP="00830158">
            <w:pPr>
              <w:spacing w:after="120"/>
              <w:rPr>
                <w:rFonts w:ascii="Garamond" w:hAnsi="Garamond"/>
                <w:sz w:val="24"/>
                <w:szCs w:val="24"/>
                <w:lang w:eastAsia="it-IT"/>
              </w:rPr>
            </w:pPr>
            <w:r>
              <w:rPr>
                <w:rFonts w:ascii="Garamond" w:hAnsi="Garamond"/>
                <w:sz w:val="24"/>
                <w:szCs w:val="24"/>
                <w:lang w:eastAsia="it-IT"/>
              </w:rPr>
              <w:t>km</w:t>
            </w:r>
          </w:p>
          <w:p w14:paraId="79313AF3" w14:textId="0C46B90E" w:rsidR="00342A15" w:rsidRPr="00342A15" w:rsidRDefault="00342A15" w:rsidP="00830158">
            <w:pPr>
              <w:rPr>
                <w:rFonts w:ascii="Garamond" w:hAnsi="Garamond"/>
                <w:i/>
                <w:iCs/>
                <w:sz w:val="24"/>
                <w:szCs w:val="24"/>
                <w:lang w:eastAsia="it-IT"/>
              </w:rPr>
            </w:pPr>
            <w:r w:rsidRPr="00D857BC">
              <w:rPr>
                <w:rFonts w:ascii="Garamond" w:hAnsi="Garamond"/>
                <w:i/>
                <w:iCs/>
                <w:sz w:val="22"/>
                <w:szCs w:val="22"/>
                <w:lang w:eastAsia="it-IT"/>
              </w:rPr>
              <w:t>(il totale deve coincidere con il “N. di km di ciclovie urbane complessivi realizzati e rendicontati a valere su PNRR al 30 giugno 2026”)</w:t>
            </w:r>
          </w:p>
        </w:tc>
      </w:tr>
    </w:tbl>
    <w:p w14:paraId="402BF0AD" w14:textId="77777777" w:rsidR="00684409" w:rsidRPr="0018147E" w:rsidRDefault="00684409" w:rsidP="0018147E">
      <w:pPr>
        <w:rPr>
          <w:rFonts w:ascii="Garamond" w:hAnsi="Garamond" w:cs="Arial"/>
          <w:b/>
          <w:bCs/>
          <w:sz w:val="28"/>
          <w:szCs w:val="28"/>
        </w:rPr>
      </w:pPr>
    </w:p>
    <w:sectPr w:rsidR="00684409" w:rsidRPr="0018147E" w:rsidSect="00D857BC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7" w:right="1134" w:bottom="1134" w:left="1134" w:header="68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6CF39" w14:textId="77777777" w:rsidR="00AF682B" w:rsidRPr="00AB646E" w:rsidRDefault="00AF682B" w:rsidP="00C15F11">
      <w:r w:rsidRPr="00AB646E">
        <w:separator/>
      </w:r>
    </w:p>
  </w:endnote>
  <w:endnote w:type="continuationSeparator" w:id="0">
    <w:p w14:paraId="12C1CBDC" w14:textId="77777777" w:rsidR="00AF682B" w:rsidRPr="00AB646E" w:rsidRDefault="00AF682B" w:rsidP="00C15F11">
      <w:r w:rsidRPr="00AB646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46043294"/>
      <w:docPartObj>
        <w:docPartGallery w:val="Page Numbers (Bottom of Page)"/>
        <w:docPartUnique/>
      </w:docPartObj>
    </w:sdtPr>
    <w:sdtEndPr/>
    <w:sdtContent>
      <w:p w14:paraId="4C4C930B" w14:textId="52BE2C57" w:rsidR="001E05F1" w:rsidRPr="00AB646E" w:rsidRDefault="001E05F1" w:rsidP="00D857BC">
        <w:pPr>
          <w:pStyle w:val="Pidipagina"/>
          <w:jc w:val="right"/>
        </w:pPr>
        <w:r w:rsidRPr="00D857BC">
          <w:rPr>
            <w:rFonts w:ascii="Garamond" w:hAnsi="Garamond"/>
            <w:sz w:val="22"/>
            <w:szCs w:val="28"/>
          </w:rPr>
          <w:fldChar w:fldCharType="begin"/>
        </w:r>
        <w:r w:rsidRPr="00D857BC">
          <w:rPr>
            <w:rFonts w:ascii="Garamond" w:hAnsi="Garamond"/>
            <w:sz w:val="22"/>
            <w:szCs w:val="28"/>
          </w:rPr>
          <w:instrText>PAGE   \* MERGEFORMAT</w:instrText>
        </w:r>
        <w:r w:rsidRPr="00D857BC">
          <w:rPr>
            <w:rFonts w:ascii="Garamond" w:hAnsi="Garamond"/>
            <w:sz w:val="22"/>
            <w:szCs w:val="28"/>
          </w:rPr>
          <w:fldChar w:fldCharType="separate"/>
        </w:r>
        <w:r w:rsidRPr="00D857BC">
          <w:rPr>
            <w:rFonts w:ascii="Garamond" w:hAnsi="Garamond"/>
            <w:sz w:val="22"/>
            <w:szCs w:val="28"/>
          </w:rPr>
          <w:t>2</w:t>
        </w:r>
        <w:r w:rsidRPr="00D857BC">
          <w:rPr>
            <w:rFonts w:ascii="Garamond" w:hAnsi="Garamond"/>
            <w:sz w:val="22"/>
            <w:szCs w:val="28"/>
          </w:rPr>
          <w:fldChar w:fldCharType="end"/>
        </w:r>
      </w:p>
    </w:sdtContent>
  </w:sdt>
  <w:p w14:paraId="1D15DE08" w14:textId="77777777" w:rsidR="001E05F1" w:rsidRPr="00AB646E" w:rsidRDefault="001E05F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  <w:sz w:val="18"/>
        <w:szCs w:val="22"/>
      </w:rPr>
      <w:id w:val="534155241"/>
      <w:docPartObj>
        <w:docPartGallery w:val="Page Numbers (Bottom of Page)"/>
        <w:docPartUnique/>
      </w:docPartObj>
    </w:sdtPr>
    <w:sdtEndPr/>
    <w:sdtContent>
      <w:p w14:paraId="5EDDBE96" w14:textId="09334BAE" w:rsidR="00D857BC" w:rsidRPr="00D857BC" w:rsidRDefault="00D857BC">
        <w:pPr>
          <w:pStyle w:val="Pidipagina"/>
          <w:jc w:val="right"/>
          <w:rPr>
            <w:rFonts w:ascii="Times New Roman" w:hAnsi="Times New Roman"/>
            <w:sz w:val="18"/>
            <w:szCs w:val="22"/>
          </w:rPr>
        </w:pPr>
        <w:r w:rsidRPr="00D857BC">
          <w:rPr>
            <w:rFonts w:ascii="Times New Roman" w:hAnsi="Times New Roman"/>
            <w:sz w:val="18"/>
            <w:szCs w:val="22"/>
          </w:rPr>
          <w:fldChar w:fldCharType="begin"/>
        </w:r>
        <w:r w:rsidRPr="00D857BC">
          <w:rPr>
            <w:rFonts w:ascii="Times New Roman" w:hAnsi="Times New Roman"/>
            <w:sz w:val="18"/>
            <w:szCs w:val="22"/>
          </w:rPr>
          <w:instrText>PAGE   \* MERGEFORMAT</w:instrText>
        </w:r>
        <w:r w:rsidRPr="00D857BC">
          <w:rPr>
            <w:rFonts w:ascii="Times New Roman" w:hAnsi="Times New Roman"/>
            <w:sz w:val="18"/>
            <w:szCs w:val="22"/>
          </w:rPr>
          <w:fldChar w:fldCharType="separate"/>
        </w:r>
        <w:r w:rsidRPr="00D857BC">
          <w:rPr>
            <w:rFonts w:ascii="Times New Roman" w:hAnsi="Times New Roman"/>
            <w:sz w:val="18"/>
            <w:szCs w:val="22"/>
          </w:rPr>
          <w:t>2</w:t>
        </w:r>
        <w:r w:rsidRPr="00D857BC">
          <w:rPr>
            <w:rFonts w:ascii="Times New Roman" w:hAnsi="Times New Roman"/>
            <w:sz w:val="18"/>
            <w:szCs w:val="22"/>
          </w:rPr>
          <w:fldChar w:fldCharType="end"/>
        </w:r>
      </w:p>
    </w:sdtContent>
  </w:sdt>
  <w:p w14:paraId="5F6272DF" w14:textId="77777777" w:rsidR="00D857BC" w:rsidRDefault="00D857B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9A617" w14:textId="77777777" w:rsidR="00AF682B" w:rsidRPr="00AB646E" w:rsidRDefault="00AF682B" w:rsidP="00C15F11">
      <w:r w:rsidRPr="00AB646E">
        <w:separator/>
      </w:r>
    </w:p>
  </w:footnote>
  <w:footnote w:type="continuationSeparator" w:id="0">
    <w:p w14:paraId="13E44F7F" w14:textId="77777777" w:rsidR="00AF682B" w:rsidRPr="00AB646E" w:rsidRDefault="00AF682B" w:rsidP="00C15F11">
      <w:r w:rsidRPr="00AB646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0F3A8" w14:textId="6A5C9B00" w:rsidR="00752A20" w:rsidRPr="00AB646E" w:rsidRDefault="001E05F1" w:rsidP="005E4EC1">
    <w:pPr>
      <w:pStyle w:val="Intestazione"/>
      <w:tabs>
        <w:tab w:val="clear" w:pos="4819"/>
        <w:tab w:val="clear" w:pos="9638"/>
        <w:tab w:val="left" w:pos="2562"/>
      </w:tabs>
      <w:spacing w:after="240"/>
      <w:jc w:val="left"/>
    </w:pPr>
    <w:r w:rsidRPr="00AB646E">
      <w:rPr>
        <w:noProof/>
      </w:rPr>
      <w:drawing>
        <wp:anchor distT="0" distB="0" distL="114300" distR="114300" simplePos="0" relativeHeight="251659264" behindDoc="1" locked="0" layoutInCell="1" allowOverlap="1" wp14:anchorId="45A41DDF" wp14:editId="414F8409">
          <wp:simplePos x="0" y="0"/>
          <wp:positionH relativeFrom="margin">
            <wp:align>center</wp:align>
          </wp:positionH>
          <wp:positionV relativeFrom="paragraph">
            <wp:posOffset>145415</wp:posOffset>
          </wp:positionV>
          <wp:extent cx="5828030" cy="585470"/>
          <wp:effectExtent l="0" t="0" r="1270" b="5080"/>
          <wp:wrapTight wrapText="bothSides">
            <wp:wrapPolygon edited="0">
              <wp:start x="0" y="0"/>
              <wp:lineTo x="0" y="21085"/>
              <wp:lineTo x="21534" y="21085"/>
              <wp:lineTo x="21534" y="0"/>
              <wp:lineTo x="0" y="0"/>
            </wp:wrapPolygon>
          </wp:wrapTight>
          <wp:docPr id="7264563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8030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EA19F" w14:textId="40D7D942" w:rsidR="00453471" w:rsidRPr="00AB646E" w:rsidRDefault="00505BD5" w:rsidP="001E05F1">
    <w:pPr>
      <w:pStyle w:val="Intestazione"/>
      <w:spacing w:after="240"/>
      <w:jc w:val="left"/>
    </w:pPr>
    <w:r w:rsidRPr="00AB646E">
      <w:rPr>
        <w:noProof/>
      </w:rPr>
      <w:drawing>
        <wp:anchor distT="0" distB="0" distL="114300" distR="114300" simplePos="0" relativeHeight="251661312" behindDoc="1" locked="0" layoutInCell="1" allowOverlap="1" wp14:anchorId="33B6A2C7" wp14:editId="7C2BA22D">
          <wp:simplePos x="0" y="0"/>
          <wp:positionH relativeFrom="column">
            <wp:posOffset>0</wp:posOffset>
          </wp:positionH>
          <wp:positionV relativeFrom="paragraph">
            <wp:posOffset>119275</wp:posOffset>
          </wp:positionV>
          <wp:extent cx="5828030" cy="585470"/>
          <wp:effectExtent l="0" t="0" r="1270" b="5080"/>
          <wp:wrapTight wrapText="bothSides">
            <wp:wrapPolygon edited="0">
              <wp:start x="0" y="0"/>
              <wp:lineTo x="0" y="21085"/>
              <wp:lineTo x="21534" y="21085"/>
              <wp:lineTo x="21534" y="0"/>
              <wp:lineTo x="0" y="0"/>
            </wp:wrapPolygon>
          </wp:wrapTight>
          <wp:docPr id="91675838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8030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C18E052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362AA4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4B0A62E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2C386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7984174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A83A6E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082360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DBA35C6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E28E5F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DB236EE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CC69B4"/>
    <w:multiLevelType w:val="hybridMultilevel"/>
    <w:tmpl w:val="B31235B4"/>
    <w:lvl w:ilvl="0" w:tplc="DB5286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616239"/>
    <w:multiLevelType w:val="hybridMultilevel"/>
    <w:tmpl w:val="9C9A4CC0"/>
    <w:lvl w:ilvl="0" w:tplc="0410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D0233AD"/>
    <w:multiLevelType w:val="hybridMultilevel"/>
    <w:tmpl w:val="D2E8BC22"/>
    <w:lvl w:ilvl="0" w:tplc="40F2F168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2853A8"/>
    <w:multiLevelType w:val="singleLevel"/>
    <w:tmpl w:val="19063ADC"/>
    <w:lvl w:ilvl="0">
      <w:start w:val="1"/>
      <w:numFmt w:val="decimal"/>
      <w:lvlText w:val="%1."/>
      <w:legacy w:legacy="1" w:legacySpace="0" w:legacyIndent="283"/>
      <w:lvlJc w:val="left"/>
      <w:pPr>
        <w:ind w:left="850" w:hanging="283"/>
      </w:pPr>
    </w:lvl>
  </w:abstractNum>
  <w:abstractNum w:abstractNumId="14" w15:restartNumberingAfterBreak="0">
    <w:nsid w:val="19F92C33"/>
    <w:multiLevelType w:val="multilevel"/>
    <w:tmpl w:val="3D540EBE"/>
    <w:lvl w:ilvl="0">
      <w:start w:val="1"/>
      <w:numFmt w:val="upperRoman"/>
      <w:pStyle w:val="Titolo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1276"/>
        </w:tabs>
        <w:ind w:left="1276" w:hanging="113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pStyle w:val="Titolo6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pStyle w:val="Titolo7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1EF54DAE"/>
    <w:multiLevelType w:val="hybridMultilevel"/>
    <w:tmpl w:val="A378E2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BB6430"/>
    <w:multiLevelType w:val="hybridMultilevel"/>
    <w:tmpl w:val="B31E0BD0"/>
    <w:lvl w:ilvl="0" w:tplc="DB5286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8C78D7"/>
    <w:multiLevelType w:val="multilevel"/>
    <w:tmpl w:val="9D2C46E0"/>
    <w:lvl w:ilvl="0">
      <w:start w:val="1"/>
      <w:numFmt w:val="decimal"/>
      <w:pStyle w:val="ElencoNumerato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2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3"/>
        </w:tabs>
        <w:ind w:left="337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3"/>
        </w:tabs>
        <w:ind w:left="388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438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83"/>
        </w:tabs>
        <w:ind w:left="4963" w:hanging="1440"/>
      </w:pPr>
      <w:rPr>
        <w:rFonts w:hint="default"/>
      </w:rPr>
    </w:lvl>
  </w:abstractNum>
  <w:abstractNum w:abstractNumId="18" w15:restartNumberingAfterBreak="0">
    <w:nsid w:val="320C434F"/>
    <w:multiLevelType w:val="hybridMultilevel"/>
    <w:tmpl w:val="F064B7E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934BC1"/>
    <w:multiLevelType w:val="multilevel"/>
    <w:tmpl w:val="0410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3A7B450E"/>
    <w:multiLevelType w:val="hybridMultilevel"/>
    <w:tmpl w:val="78BEB444"/>
    <w:lvl w:ilvl="0" w:tplc="07A8082C">
      <w:start w:val="1"/>
      <w:numFmt w:val="bullet"/>
      <w:pStyle w:val="00elencopunto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1371249"/>
    <w:multiLevelType w:val="hybridMultilevel"/>
    <w:tmpl w:val="3DA0958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5307C"/>
    <w:multiLevelType w:val="hybridMultilevel"/>
    <w:tmpl w:val="9BA0D14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3808F1"/>
    <w:multiLevelType w:val="hybridMultilevel"/>
    <w:tmpl w:val="C916DC18"/>
    <w:lvl w:ilvl="0" w:tplc="7D9A1BAA">
      <w:start w:val="1"/>
      <w:numFmt w:val="upperRoman"/>
      <w:lvlText w:val="%1."/>
      <w:lvlJc w:val="left"/>
      <w:pPr>
        <w:tabs>
          <w:tab w:val="num" w:pos="786"/>
        </w:tabs>
        <w:ind w:left="786" w:hanging="360"/>
      </w:pPr>
      <w:rPr>
        <w:rFonts w:cs="Freestyle Script" w:hint="default"/>
      </w:rPr>
    </w:lvl>
    <w:lvl w:ilvl="1" w:tplc="D8E09CF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4BF71810"/>
    <w:multiLevelType w:val="multilevel"/>
    <w:tmpl w:val="1C5C3D84"/>
    <w:lvl w:ilvl="0">
      <w:start w:val="1"/>
      <w:numFmt w:val="bullet"/>
      <w:pStyle w:val="ElencoPuntato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sz w:val="24"/>
      </w:rPr>
    </w:lvl>
    <w:lvl w:ilvl="2">
      <w:start w:val="1"/>
      <w:numFmt w:val="bullet"/>
      <w:lvlText w:val=""/>
      <w:lvlJc w:val="left"/>
      <w:pPr>
        <w:tabs>
          <w:tab w:val="num" w:pos="851"/>
        </w:tabs>
        <w:ind w:left="851" w:hanging="284"/>
      </w:pPr>
      <w:rPr>
        <w:rFonts w:ascii="Wingdings 2" w:hAnsi="Wingdings 2" w:hint="default"/>
        <w:sz w:val="12"/>
      </w:rPr>
    </w:lvl>
    <w:lvl w:ilvl="3">
      <w:start w:val="1"/>
      <w:numFmt w:val="bullet"/>
      <w:lvlText w:val="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  <w:sz w:val="12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4C0C36E9"/>
    <w:multiLevelType w:val="hybridMultilevel"/>
    <w:tmpl w:val="7FD0BA14"/>
    <w:lvl w:ilvl="0" w:tplc="813C661C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C226CC6"/>
    <w:multiLevelType w:val="hybridMultilevel"/>
    <w:tmpl w:val="13C82CBE"/>
    <w:lvl w:ilvl="0" w:tplc="F1A4AEC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trike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60466B"/>
    <w:multiLevelType w:val="multilevel"/>
    <w:tmpl w:val="0410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4DF579F3"/>
    <w:multiLevelType w:val="hybridMultilevel"/>
    <w:tmpl w:val="44C6EE8C"/>
    <w:lvl w:ilvl="0" w:tplc="25E656B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1D51676"/>
    <w:multiLevelType w:val="multilevel"/>
    <w:tmpl w:val="6FC08994"/>
    <w:lvl w:ilvl="0">
      <w:start w:val="1"/>
      <w:numFmt w:val="lowerLetter"/>
      <w:pStyle w:val="ElencoAlfabetico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2">
      <w:start w:val="1"/>
      <w:numFmt w:val="decimal"/>
      <w:lvlText w:val="%1.%2.%3)"/>
      <w:lvlJc w:val="left"/>
      <w:pPr>
        <w:tabs>
          <w:tab w:val="num" w:pos="964"/>
        </w:tabs>
        <w:ind w:left="964" w:hanging="227"/>
      </w:pPr>
      <w:rPr>
        <w:rFonts w:hint="default"/>
      </w:rPr>
    </w:lvl>
    <w:lvl w:ilvl="3">
      <w:start w:val="1"/>
      <w:numFmt w:val="decimal"/>
      <w:lvlText w:val="%1.%2.%3.%4.)"/>
      <w:lvlJc w:val="left"/>
      <w:pPr>
        <w:tabs>
          <w:tab w:val="num" w:pos="870"/>
        </w:tabs>
        <w:ind w:left="5557" w:hanging="2155"/>
      </w:pPr>
      <w:rPr>
        <w:rFonts w:hint="default"/>
      </w:rPr>
    </w:lvl>
    <w:lvl w:ilvl="4">
      <w:start w:val="1"/>
      <w:numFmt w:val="decimal"/>
      <w:lvlText w:val="%1.%2.%3.%4.%5)"/>
      <w:lvlJc w:val="left"/>
      <w:pPr>
        <w:tabs>
          <w:tab w:val="num" w:pos="3676"/>
        </w:tabs>
        <w:ind w:left="2308" w:hanging="792"/>
      </w:pPr>
      <w:rPr>
        <w:rFonts w:hint="default"/>
      </w:rPr>
    </w:lvl>
    <w:lvl w:ilvl="5">
      <w:start w:val="1"/>
      <w:numFmt w:val="decimal"/>
      <w:lvlText w:val="%1.%2.%3.%4.%5.%6)"/>
      <w:lvlJc w:val="left"/>
      <w:pPr>
        <w:tabs>
          <w:tab w:val="num" w:pos="4396"/>
        </w:tabs>
        <w:ind w:left="2812" w:hanging="936"/>
      </w:pPr>
      <w:rPr>
        <w:rFonts w:hint="default"/>
      </w:rPr>
    </w:lvl>
    <w:lvl w:ilvl="6">
      <w:start w:val="1"/>
      <w:numFmt w:val="decimal"/>
      <w:lvlText w:val="%1.%2.%3.%4.%5.%6.%7)"/>
      <w:lvlJc w:val="left"/>
      <w:pPr>
        <w:tabs>
          <w:tab w:val="num" w:pos="5116"/>
        </w:tabs>
        <w:ind w:left="3316" w:hanging="1080"/>
      </w:pPr>
      <w:rPr>
        <w:rFonts w:hint="default"/>
      </w:rPr>
    </w:lvl>
    <w:lvl w:ilvl="7">
      <w:start w:val="1"/>
      <w:numFmt w:val="decimal"/>
      <w:lvlText w:val="%1.%2.%3.%4.%5.%6.%7.%8)"/>
      <w:lvlJc w:val="left"/>
      <w:pPr>
        <w:tabs>
          <w:tab w:val="num" w:pos="6196"/>
        </w:tabs>
        <w:ind w:left="3820" w:hanging="1224"/>
      </w:pPr>
      <w:rPr>
        <w:rFonts w:hint="default"/>
      </w:rPr>
    </w:lvl>
    <w:lvl w:ilvl="8">
      <w:start w:val="1"/>
      <w:numFmt w:val="decimal"/>
      <w:lvlText w:val="%1.%2.%3.%4.%5.%6.%7.%8.%9)"/>
      <w:lvlJc w:val="left"/>
      <w:pPr>
        <w:tabs>
          <w:tab w:val="num" w:pos="6916"/>
        </w:tabs>
        <w:ind w:left="4396" w:hanging="1440"/>
      </w:pPr>
      <w:rPr>
        <w:rFonts w:hint="default"/>
      </w:rPr>
    </w:lvl>
  </w:abstractNum>
  <w:abstractNum w:abstractNumId="30" w15:restartNumberingAfterBreak="0">
    <w:nsid w:val="5BA6395E"/>
    <w:multiLevelType w:val="hybridMultilevel"/>
    <w:tmpl w:val="C13A675C"/>
    <w:lvl w:ilvl="0" w:tplc="93B4FBF0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1" w15:restartNumberingAfterBreak="0">
    <w:nsid w:val="5EB62820"/>
    <w:multiLevelType w:val="hybridMultilevel"/>
    <w:tmpl w:val="29EA5F5A"/>
    <w:lvl w:ilvl="0" w:tplc="0410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EE8230D"/>
    <w:multiLevelType w:val="hybridMultilevel"/>
    <w:tmpl w:val="B184A85C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2B01EFE"/>
    <w:multiLevelType w:val="multilevel"/>
    <w:tmpl w:val="04100023"/>
    <w:styleLink w:val="ArticoloSezione"/>
    <w:lvl w:ilvl="0">
      <w:start w:val="1"/>
      <w:numFmt w:val="upperRoman"/>
      <w:lvlText w:val="Articolo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zione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 w15:restartNumberingAfterBreak="0">
    <w:nsid w:val="78313E9B"/>
    <w:multiLevelType w:val="hybridMultilevel"/>
    <w:tmpl w:val="F270438C"/>
    <w:lvl w:ilvl="0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A5846D2"/>
    <w:multiLevelType w:val="hybridMultilevel"/>
    <w:tmpl w:val="A42E2548"/>
    <w:lvl w:ilvl="0" w:tplc="BA3C1A88">
      <w:numFmt w:val="bullet"/>
      <w:pStyle w:val="00elencotratto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7921908">
    <w:abstractNumId w:val="17"/>
  </w:num>
  <w:num w:numId="2" w16cid:durableId="227964983">
    <w:abstractNumId w:val="29"/>
  </w:num>
  <w:num w:numId="3" w16cid:durableId="953362010">
    <w:abstractNumId w:val="8"/>
  </w:num>
  <w:num w:numId="4" w16cid:durableId="1559706187">
    <w:abstractNumId w:val="3"/>
  </w:num>
  <w:num w:numId="5" w16cid:durableId="2037727697">
    <w:abstractNumId w:val="2"/>
  </w:num>
  <w:num w:numId="6" w16cid:durableId="811405932">
    <w:abstractNumId w:val="1"/>
  </w:num>
  <w:num w:numId="7" w16cid:durableId="1176768332">
    <w:abstractNumId w:val="0"/>
  </w:num>
  <w:num w:numId="8" w16cid:durableId="212082120">
    <w:abstractNumId w:val="9"/>
  </w:num>
  <w:num w:numId="9" w16cid:durableId="483470593">
    <w:abstractNumId w:val="7"/>
  </w:num>
  <w:num w:numId="10" w16cid:durableId="64764993">
    <w:abstractNumId w:val="6"/>
  </w:num>
  <w:num w:numId="11" w16cid:durableId="1308703327">
    <w:abstractNumId w:val="5"/>
  </w:num>
  <w:num w:numId="12" w16cid:durableId="124734610">
    <w:abstractNumId w:val="4"/>
  </w:num>
  <w:num w:numId="13" w16cid:durableId="336544955">
    <w:abstractNumId w:val="27"/>
  </w:num>
  <w:num w:numId="14" w16cid:durableId="1707873850">
    <w:abstractNumId w:val="19"/>
  </w:num>
  <w:num w:numId="15" w16cid:durableId="782843688">
    <w:abstractNumId w:val="33"/>
  </w:num>
  <w:num w:numId="16" w16cid:durableId="1102067467">
    <w:abstractNumId w:val="24"/>
  </w:num>
  <w:num w:numId="17" w16cid:durableId="1383403176">
    <w:abstractNumId w:val="14"/>
  </w:num>
  <w:num w:numId="18" w16cid:durableId="983897983">
    <w:abstractNumId w:val="14"/>
  </w:num>
  <w:num w:numId="19" w16cid:durableId="1692997837">
    <w:abstractNumId w:val="14"/>
  </w:num>
  <w:num w:numId="20" w16cid:durableId="209611234">
    <w:abstractNumId w:val="14"/>
  </w:num>
  <w:num w:numId="21" w16cid:durableId="1570264237">
    <w:abstractNumId w:val="14"/>
  </w:num>
  <w:num w:numId="22" w16cid:durableId="1955284516">
    <w:abstractNumId w:val="14"/>
  </w:num>
  <w:num w:numId="23" w16cid:durableId="535431739">
    <w:abstractNumId w:val="14"/>
  </w:num>
  <w:num w:numId="24" w16cid:durableId="250284627">
    <w:abstractNumId w:val="14"/>
  </w:num>
  <w:num w:numId="25" w16cid:durableId="1401446227">
    <w:abstractNumId w:val="14"/>
  </w:num>
  <w:num w:numId="26" w16cid:durableId="1382361749">
    <w:abstractNumId w:val="35"/>
  </w:num>
  <w:num w:numId="27" w16cid:durableId="2073460541">
    <w:abstractNumId w:val="16"/>
  </w:num>
  <w:num w:numId="28" w16cid:durableId="1710957277">
    <w:abstractNumId w:val="32"/>
  </w:num>
  <w:num w:numId="29" w16cid:durableId="1692996916">
    <w:abstractNumId w:val="18"/>
  </w:num>
  <w:num w:numId="30" w16cid:durableId="755129302">
    <w:abstractNumId w:val="10"/>
  </w:num>
  <w:num w:numId="31" w16cid:durableId="1370572018">
    <w:abstractNumId w:val="34"/>
  </w:num>
  <w:num w:numId="32" w16cid:durableId="1188059566">
    <w:abstractNumId w:val="21"/>
  </w:num>
  <w:num w:numId="33" w16cid:durableId="1280408293">
    <w:abstractNumId w:val="13"/>
  </w:num>
  <w:num w:numId="34" w16cid:durableId="1724980501">
    <w:abstractNumId w:val="23"/>
  </w:num>
  <w:num w:numId="35" w16cid:durableId="1403060360">
    <w:abstractNumId w:val="31"/>
  </w:num>
  <w:num w:numId="36" w16cid:durableId="434524825">
    <w:abstractNumId w:val="12"/>
  </w:num>
  <w:num w:numId="37" w16cid:durableId="233047696">
    <w:abstractNumId w:val="28"/>
  </w:num>
  <w:num w:numId="38" w16cid:durableId="16276508">
    <w:abstractNumId w:val="25"/>
  </w:num>
  <w:num w:numId="39" w16cid:durableId="651714607">
    <w:abstractNumId w:val="30"/>
  </w:num>
  <w:num w:numId="40" w16cid:durableId="1332563472">
    <w:abstractNumId w:val="11"/>
  </w:num>
  <w:num w:numId="41" w16cid:durableId="1980377778">
    <w:abstractNumId w:val="15"/>
  </w:num>
  <w:num w:numId="42" w16cid:durableId="1226066702">
    <w:abstractNumId w:val="20"/>
  </w:num>
  <w:num w:numId="43" w16cid:durableId="1696156422">
    <w:abstractNumId w:val="35"/>
  </w:num>
  <w:num w:numId="44" w16cid:durableId="708915502">
    <w:abstractNumId w:val="35"/>
  </w:num>
  <w:num w:numId="45" w16cid:durableId="1643802860">
    <w:abstractNumId w:val="35"/>
  </w:num>
  <w:num w:numId="46" w16cid:durableId="837961100">
    <w:abstractNumId w:val="22"/>
  </w:num>
  <w:num w:numId="47" w16cid:durableId="1232735266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58D"/>
    <w:rsid w:val="000023C6"/>
    <w:rsid w:val="000023EA"/>
    <w:rsid w:val="00003627"/>
    <w:rsid w:val="000137E1"/>
    <w:rsid w:val="00017F24"/>
    <w:rsid w:val="000231C5"/>
    <w:rsid w:val="000252DB"/>
    <w:rsid w:val="0003260A"/>
    <w:rsid w:val="000475D5"/>
    <w:rsid w:val="00047AD0"/>
    <w:rsid w:val="00055D4D"/>
    <w:rsid w:val="000613B9"/>
    <w:rsid w:val="00062094"/>
    <w:rsid w:val="00064F3B"/>
    <w:rsid w:val="000674EE"/>
    <w:rsid w:val="00070A77"/>
    <w:rsid w:val="00072912"/>
    <w:rsid w:val="000800BF"/>
    <w:rsid w:val="00082CC4"/>
    <w:rsid w:val="00083BB1"/>
    <w:rsid w:val="00090CC2"/>
    <w:rsid w:val="000911AF"/>
    <w:rsid w:val="000962C6"/>
    <w:rsid w:val="000A7952"/>
    <w:rsid w:val="000B3187"/>
    <w:rsid w:val="000B4FB3"/>
    <w:rsid w:val="000C1A32"/>
    <w:rsid w:val="000C7106"/>
    <w:rsid w:val="000D0BF4"/>
    <w:rsid w:val="000D1398"/>
    <w:rsid w:val="000D1F66"/>
    <w:rsid w:val="000D54E7"/>
    <w:rsid w:val="000D5C82"/>
    <w:rsid w:val="000E68EF"/>
    <w:rsid w:val="000F323E"/>
    <w:rsid w:val="000F5CA0"/>
    <w:rsid w:val="00102693"/>
    <w:rsid w:val="0010587C"/>
    <w:rsid w:val="00106E4D"/>
    <w:rsid w:val="00112BD1"/>
    <w:rsid w:val="0012294B"/>
    <w:rsid w:val="00123676"/>
    <w:rsid w:val="00130658"/>
    <w:rsid w:val="00130A35"/>
    <w:rsid w:val="00130F43"/>
    <w:rsid w:val="00140711"/>
    <w:rsid w:val="00142470"/>
    <w:rsid w:val="00143BA0"/>
    <w:rsid w:val="00144C21"/>
    <w:rsid w:val="00146C6B"/>
    <w:rsid w:val="00160DA0"/>
    <w:rsid w:val="00162F14"/>
    <w:rsid w:val="00164E8B"/>
    <w:rsid w:val="0016664F"/>
    <w:rsid w:val="00166662"/>
    <w:rsid w:val="00167969"/>
    <w:rsid w:val="00171F90"/>
    <w:rsid w:val="00172C7A"/>
    <w:rsid w:val="00174A07"/>
    <w:rsid w:val="0018147E"/>
    <w:rsid w:val="001823EC"/>
    <w:rsid w:val="00182522"/>
    <w:rsid w:val="00183567"/>
    <w:rsid w:val="00184057"/>
    <w:rsid w:val="00185055"/>
    <w:rsid w:val="001869A1"/>
    <w:rsid w:val="00187EFB"/>
    <w:rsid w:val="001A35E8"/>
    <w:rsid w:val="001A4D5A"/>
    <w:rsid w:val="001C26F2"/>
    <w:rsid w:val="001C4242"/>
    <w:rsid w:val="001C7044"/>
    <w:rsid w:val="001D100B"/>
    <w:rsid w:val="001D12EA"/>
    <w:rsid w:val="001D40FB"/>
    <w:rsid w:val="001D440F"/>
    <w:rsid w:val="001D460C"/>
    <w:rsid w:val="001D53DE"/>
    <w:rsid w:val="001E05F1"/>
    <w:rsid w:val="001E226C"/>
    <w:rsid w:val="001E2A29"/>
    <w:rsid w:val="001E484C"/>
    <w:rsid w:val="001E7B9E"/>
    <w:rsid w:val="001E7D0A"/>
    <w:rsid w:val="001F14BB"/>
    <w:rsid w:val="00200A95"/>
    <w:rsid w:val="0021651C"/>
    <w:rsid w:val="0022202F"/>
    <w:rsid w:val="00231B97"/>
    <w:rsid w:val="00232259"/>
    <w:rsid w:val="002348E6"/>
    <w:rsid w:val="0024713F"/>
    <w:rsid w:val="002551A3"/>
    <w:rsid w:val="002556AF"/>
    <w:rsid w:val="00256787"/>
    <w:rsid w:val="00257A29"/>
    <w:rsid w:val="00263132"/>
    <w:rsid w:val="00266AD8"/>
    <w:rsid w:val="00267D3B"/>
    <w:rsid w:val="002725BA"/>
    <w:rsid w:val="0027601D"/>
    <w:rsid w:val="00276670"/>
    <w:rsid w:val="002768AE"/>
    <w:rsid w:val="002808C2"/>
    <w:rsid w:val="00281B1E"/>
    <w:rsid w:val="0029003B"/>
    <w:rsid w:val="00291FD4"/>
    <w:rsid w:val="00292898"/>
    <w:rsid w:val="0029701F"/>
    <w:rsid w:val="002A70C6"/>
    <w:rsid w:val="002B606D"/>
    <w:rsid w:val="002B73F5"/>
    <w:rsid w:val="002C29EC"/>
    <w:rsid w:val="002C3FC5"/>
    <w:rsid w:val="002C4F11"/>
    <w:rsid w:val="002C5437"/>
    <w:rsid w:val="002D11F5"/>
    <w:rsid w:val="002D21C6"/>
    <w:rsid w:val="002E25BA"/>
    <w:rsid w:val="002E5BF6"/>
    <w:rsid w:val="002E6A76"/>
    <w:rsid w:val="002F240F"/>
    <w:rsid w:val="002F39E2"/>
    <w:rsid w:val="002F4C63"/>
    <w:rsid w:val="003021C9"/>
    <w:rsid w:val="00307211"/>
    <w:rsid w:val="00307E19"/>
    <w:rsid w:val="00314C00"/>
    <w:rsid w:val="00322428"/>
    <w:rsid w:val="00323C44"/>
    <w:rsid w:val="00340589"/>
    <w:rsid w:val="00342A15"/>
    <w:rsid w:val="00342E58"/>
    <w:rsid w:val="0034311D"/>
    <w:rsid w:val="003447F7"/>
    <w:rsid w:val="0035079F"/>
    <w:rsid w:val="00351DB0"/>
    <w:rsid w:val="00355688"/>
    <w:rsid w:val="00356CFE"/>
    <w:rsid w:val="00362825"/>
    <w:rsid w:val="00373CD8"/>
    <w:rsid w:val="003776BD"/>
    <w:rsid w:val="003802C6"/>
    <w:rsid w:val="00381753"/>
    <w:rsid w:val="00381FB5"/>
    <w:rsid w:val="00386442"/>
    <w:rsid w:val="00392C76"/>
    <w:rsid w:val="00395794"/>
    <w:rsid w:val="00395A6C"/>
    <w:rsid w:val="003A0799"/>
    <w:rsid w:val="003A63D5"/>
    <w:rsid w:val="003B2F90"/>
    <w:rsid w:val="003B5891"/>
    <w:rsid w:val="003C257F"/>
    <w:rsid w:val="003C7658"/>
    <w:rsid w:val="003D1EE2"/>
    <w:rsid w:val="003D2D45"/>
    <w:rsid w:val="003D3408"/>
    <w:rsid w:val="003D4184"/>
    <w:rsid w:val="003F158E"/>
    <w:rsid w:val="003F3993"/>
    <w:rsid w:val="003F76FB"/>
    <w:rsid w:val="00400C12"/>
    <w:rsid w:val="004016BD"/>
    <w:rsid w:val="00401959"/>
    <w:rsid w:val="00433237"/>
    <w:rsid w:val="00433B86"/>
    <w:rsid w:val="00443F00"/>
    <w:rsid w:val="0044426E"/>
    <w:rsid w:val="0045242B"/>
    <w:rsid w:val="00453471"/>
    <w:rsid w:val="004557DC"/>
    <w:rsid w:val="00455E71"/>
    <w:rsid w:val="00460376"/>
    <w:rsid w:val="004608F8"/>
    <w:rsid w:val="00461EC1"/>
    <w:rsid w:val="00473313"/>
    <w:rsid w:val="00480DBC"/>
    <w:rsid w:val="00481C7D"/>
    <w:rsid w:val="00497483"/>
    <w:rsid w:val="0049772F"/>
    <w:rsid w:val="004A57C6"/>
    <w:rsid w:val="004A68DD"/>
    <w:rsid w:val="004B570A"/>
    <w:rsid w:val="004C30E0"/>
    <w:rsid w:val="004E34B3"/>
    <w:rsid w:val="004E49F7"/>
    <w:rsid w:val="004E61CD"/>
    <w:rsid w:val="004E7ED3"/>
    <w:rsid w:val="004F13FA"/>
    <w:rsid w:val="004F2EED"/>
    <w:rsid w:val="004F69E8"/>
    <w:rsid w:val="00502505"/>
    <w:rsid w:val="00505BD5"/>
    <w:rsid w:val="00512DA3"/>
    <w:rsid w:val="00524452"/>
    <w:rsid w:val="00536891"/>
    <w:rsid w:val="0054448B"/>
    <w:rsid w:val="00544566"/>
    <w:rsid w:val="00555E69"/>
    <w:rsid w:val="00557395"/>
    <w:rsid w:val="005576DD"/>
    <w:rsid w:val="005669D0"/>
    <w:rsid w:val="00573105"/>
    <w:rsid w:val="005742AF"/>
    <w:rsid w:val="005839A1"/>
    <w:rsid w:val="00587DF9"/>
    <w:rsid w:val="0059528D"/>
    <w:rsid w:val="005A3C88"/>
    <w:rsid w:val="005A5D09"/>
    <w:rsid w:val="005B5766"/>
    <w:rsid w:val="005C4DED"/>
    <w:rsid w:val="005C52DA"/>
    <w:rsid w:val="005C6830"/>
    <w:rsid w:val="005D1506"/>
    <w:rsid w:val="005D4CCB"/>
    <w:rsid w:val="005D7E70"/>
    <w:rsid w:val="005E20FE"/>
    <w:rsid w:val="005E3B90"/>
    <w:rsid w:val="005E41B8"/>
    <w:rsid w:val="005E4EC1"/>
    <w:rsid w:val="005E668F"/>
    <w:rsid w:val="005E7776"/>
    <w:rsid w:val="005E7BDA"/>
    <w:rsid w:val="005F118C"/>
    <w:rsid w:val="005F2C9D"/>
    <w:rsid w:val="0060102B"/>
    <w:rsid w:val="00601302"/>
    <w:rsid w:val="00614C99"/>
    <w:rsid w:val="00617F0B"/>
    <w:rsid w:val="006233F3"/>
    <w:rsid w:val="00625E4E"/>
    <w:rsid w:val="00630D0F"/>
    <w:rsid w:val="00632A00"/>
    <w:rsid w:val="0063376E"/>
    <w:rsid w:val="00641066"/>
    <w:rsid w:val="00641AA1"/>
    <w:rsid w:val="00642993"/>
    <w:rsid w:val="0066177D"/>
    <w:rsid w:val="0066178D"/>
    <w:rsid w:val="006668AE"/>
    <w:rsid w:val="00684409"/>
    <w:rsid w:val="00693C44"/>
    <w:rsid w:val="00693F83"/>
    <w:rsid w:val="00694C68"/>
    <w:rsid w:val="006A0AB3"/>
    <w:rsid w:val="006A1750"/>
    <w:rsid w:val="006A3666"/>
    <w:rsid w:val="006A7781"/>
    <w:rsid w:val="006B6A39"/>
    <w:rsid w:val="006C1CEF"/>
    <w:rsid w:val="006C35E4"/>
    <w:rsid w:val="006D0565"/>
    <w:rsid w:val="006D15E0"/>
    <w:rsid w:val="006D3179"/>
    <w:rsid w:val="006D386D"/>
    <w:rsid w:val="006E309F"/>
    <w:rsid w:val="006E7C52"/>
    <w:rsid w:val="006E7F28"/>
    <w:rsid w:val="006F0E89"/>
    <w:rsid w:val="006F1697"/>
    <w:rsid w:val="006F435A"/>
    <w:rsid w:val="00704C5E"/>
    <w:rsid w:val="00713FF1"/>
    <w:rsid w:val="0071459B"/>
    <w:rsid w:val="00716AF1"/>
    <w:rsid w:val="0071791F"/>
    <w:rsid w:val="00720979"/>
    <w:rsid w:val="00721E38"/>
    <w:rsid w:val="00721E67"/>
    <w:rsid w:val="00733135"/>
    <w:rsid w:val="00733282"/>
    <w:rsid w:val="0073616C"/>
    <w:rsid w:val="0074455C"/>
    <w:rsid w:val="007457E3"/>
    <w:rsid w:val="00752A20"/>
    <w:rsid w:val="00752F1A"/>
    <w:rsid w:val="007760D3"/>
    <w:rsid w:val="0077622B"/>
    <w:rsid w:val="00780AAC"/>
    <w:rsid w:val="00781D6B"/>
    <w:rsid w:val="007822A7"/>
    <w:rsid w:val="00783E68"/>
    <w:rsid w:val="007841ED"/>
    <w:rsid w:val="007A0BA2"/>
    <w:rsid w:val="007A3464"/>
    <w:rsid w:val="007A3967"/>
    <w:rsid w:val="007A4AB3"/>
    <w:rsid w:val="007B6BAD"/>
    <w:rsid w:val="007B7F8A"/>
    <w:rsid w:val="007C1185"/>
    <w:rsid w:val="007C350A"/>
    <w:rsid w:val="007D4C86"/>
    <w:rsid w:val="007E257C"/>
    <w:rsid w:val="007E3FA7"/>
    <w:rsid w:val="007F2D1D"/>
    <w:rsid w:val="007F7AEE"/>
    <w:rsid w:val="00802FE6"/>
    <w:rsid w:val="00815FEB"/>
    <w:rsid w:val="00830158"/>
    <w:rsid w:val="00833B3D"/>
    <w:rsid w:val="00837ADC"/>
    <w:rsid w:val="00841617"/>
    <w:rsid w:val="00842039"/>
    <w:rsid w:val="00843498"/>
    <w:rsid w:val="008538B6"/>
    <w:rsid w:val="008555DC"/>
    <w:rsid w:val="00862EEB"/>
    <w:rsid w:val="00870743"/>
    <w:rsid w:val="008773E6"/>
    <w:rsid w:val="00881BD2"/>
    <w:rsid w:val="00883BAB"/>
    <w:rsid w:val="008865D0"/>
    <w:rsid w:val="0089467C"/>
    <w:rsid w:val="008B6610"/>
    <w:rsid w:val="008C11CF"/>
    <w:rsid w:val="008C17C5"/>
    <w:rsid w:val="008C5295"/>
    <w:rsid w:val="008C6018"/>
    <w:rsid w:val="008D1505"/>
    <w:rsid w:val="008D2C32"/>
    <w:rsid w:val="008E3CEC"/>
    <w:rsid w:val="008E7888"/>
    <w:rsid w:val="008F0D0A"/>
    <w:rsid w:val="008F3C58"/>
    <w:rsid w:val="008F4B46"/>
    <w:rsid w:val="00901AA1"/>
    <w:rsid w:val="009049F6"/>
    <w:rsid w:val="00904DA1"/>
    <w:rsid w:val="00904E61"/>
    <w:rsid w:val="009050AF"/>
    <w:rsid w:val="009056AD"/>
    <w:rsid w:val="009068A5"/>
    <w:rsid w:val="0091068A"/>
    <w:rsid w:val="00926774"/>
    <w:rsid w:val="0092681E"/>
    <w:rsid w:val="00930435"/>
    <w:rsid w:val="00941270"/>
    <w:rsid w:val="009444F9"/>
    <w:rsid w:val="00947EE4"/>
    <w:rsid w:val="009539D9"/>
    <w:rsid w:val="00954AD4"/>
    <w:rsid w:val="00964BB7"/>
    <w:rsid w:val="0096738D"/>
    <w:rsid w:val="00981D46"/>
    <w:rsid w:val="0098274E"/>
    <w:rsid w:val="00990383"/>
    <w:rsid w:val="00997B99"/>
    <w:rsid w:val="009A7596"/>
    <w:rsid w:val="009A7A84"/>
    <w:rsid w:val="009B47E8"/>
    <w:rsid w:val="009B5B30"/>
    <w:rsid w:val="009C77D9"/>
    <w:rsid w:val="009D0C9D"/>
    <w:rsid w:val="009D2E2C"/>
    <w:rsid w:val="009D3AA9"/>
    <w:rsid w:val="009D4FA3"/>
    <w:rsid w:val="009D633C"/>
    <w:rsid w:val="009E0F08"/>
    <w:rsid w:val="009E18FA"/>
    <w:rsid w:val="009E1DC4"/>
    <w:rsid w:val="009E7019"/>
    <w:rsid w:val="009F4EEB"/>
    <w:rsid w:val="00A001AD"/>
    <w:rsid w:val="00A02C93"/>
    <w:rsid w:val="00A047DE"/>
    <w:rsid w:val="00A121E5"/>
    <w:rsid w:val="00A13ECF"/>
    <w:rsid w:val="00A17FE9"/>
    <w:rsid w:val="00A20207"/>
    <w:rsid w:val="00A26551"/>
    <w:rsid w:val="00A300D7"/>
    <w:rsid w:val="00A3587E"/>
    <w:rsid w:val="00A3758D"/>
    <w:rsid w:val="00A37BEE"/>
    <w:rsid w:val="00A41138"/>
    <w:rsid w:val="00A4124B"/>
    <w:rsid w:val="00A53183"/>
    <w:rsid w:val="00A5457A"/>
    <w:rsid w:val="00A571B1"/>
    <w:rsid w:val="00A57867"/>
    <w:rsid w:val="00A61BFB"/>
    <w:rsid w:val="00A628CF"/>
    <w:rsid w:val="00A66D7C"/>
    <w:rsid w:val="00A7112A"/>
    <w:rsid w:val="00A71B38"/>
    <w:rsid w:val="00A74898"/>
    <w:rsid w:val="00A75A36"/>
    <w:rsid w:val="00A83D14"/>
    <w:rsid w:val="00A84BD1"/>
    <w:rsid w:val="00A85BBB"/>
    <w:rsid w:val="00A8676A"/>
    <w:rsid w:val="00A87337"/>
    <w:rsid w:val="00A87E19"/>
    <w:rsid w:val="00A938A7"/>
    <w:rsid w:val="00AA4DC1"/>
    <w:rsid w:val="00AB1D17"/>
    <w:rsid w:val="00AB5D8B"/>
    <w:rsid w:val="00AB646E"/>
    <w:rsid w:val="00AC48F1"/>
    <w:rsid w:val="00AD074A"/>
    <w:rsid w:val="00AE22DD"/>
    <w:rsid w:val="00AE47D0"/>
    <w:rsid w:val="00AF0B31"/>
    <w:rsid w:val="00AF0E15"/>
    <w:rsid w:val="00AF3B84"/>
    <w:rsid w:val="00AF682B"/>
    <w:rsid w:val="00AF7454"/>
    <w:rsid w:val="00B031BA"/>
    <w:rsid w:val="00B0449D"/>
    <w:rsid w:val="00B05CC0"/>
    <w:rsid w:val="00B07BB6"/>
    <w:rsid w:val="00B07CBB"/>
    <w:rsid w:val="00B10F1E"/>
    <w:rsid w:val="00B10FC1"/>
    <w:rsid w:val="00B11AF7"/>
    <w:rsid w:val="00B24D18"/>
    <w:rsid w:val="00B32107"/>
    <w:rsid w:val="00B40874"/>
    <w:rsid w:val="00B4216B"/>
    <w:rsid w:val="00B574AB"/>
    <w:rsid w:val="00B65290"/>
    <w:rsid w:val="00B656EF"/>
    <w:rsid w:val="00B706C2"/>
    <w:rsid w:val="00B72B8E"/>
    <w:rsid w:val="00B754D0"/>
    <w:rsid w:val="00B76430"/>
    <w:rsid w:val="00B76643"/>
    <w:rsid w:val="00B8348E"/>
    <w:rsid w:val="00B8370D"/>
    <w:rsid w:val="00B85BC4"/>
    <w:rsid w:val="00B87677"/>
    <w:rsid w:val="00B8799B"/>
    <w:rsid w:val="00B87E21"/>
    <w:rsid w:val="00B95129"/>
    <w:rsid w:val="00B95CAB"/>
    <w:rsid w:val="00B96D91"/>
    <w:rsid w:val="00BB0511"/>
    <w:rsid w:val="00BB1FD7"/>
    <w:rsid w:val="00BB70C9"/>
    <w:rsid w:val="00BC2E00"/>
    <w:rsid w:val="00BD2940"/>
    <w:rsid w:val="00BD41BB"/>
    <w:rsid w:val="00BD5A19"/>
    <w:rsid w:val="00BE3245"/>
    <w:rsid w:val="00BE40D7"/>
    <w:rsid w:val="00BE5BEE"/>
    <w:rsid w:val="00BE7A86"/>
    <w:rsid w:val="00BF6B23"/>
    <w:rsid w:val="00C11E48"/>
    <w:rsid w:val="00C15F11"/>
    <w:rsid w:val="00C26BE9"/>
    <w:rsid w:val="00C31C92"/>
    <w:rsid w:val="00C355C8"/>
    <w:rsid w:val="00C4022A"/>
    <w:rsid w:val="00C4644E"/>
    <w:rsid w:val="00C548B5"/>
    <w:rsid w:val="00C5538F"/>
    <w:rsid w:val="00C6148B"/>
    <w:rsid w:val="00C62DC6"/>
    <w:rsid w:val="00C82EC8"/>
    <w:rsid w:val="00C83900"/>
    <w:rsid w:val="00C8596B"/>
    <w:rsid w:val="00C87FC3"/>
    <w:rsid w:val="00C93FCC"/>
    <w:rsid w:val="00C96096"/>
    <w:rsid w:val="00C96817"/>
    <w:rsid w:val="00CA17CD"/>
    <w:rsid w:val="00CA5DCB"/>
    <w:rsid w:val="00CC30C0"/>
    <w:rsid w:val="00CC3600"/>
    <w:rsid w:val="00CC5B54"/>
    <w:rsid w:val="00CC5FD2"/>
    <w:rsid w:val="00CD7AB8"/>
    <w:rsid w:val="00CE266C"/>
    <w:rsid w:val="00CE4510"/>
    <w:rsid w:val="00CF112A"/>
    <w:rsid w:val="00D04D0E"/>
    <w:rsid w:val="00D05ADD"/>
    <w:rsid w:val="00D0604F"/>
    <w:rsid w:val="00D20911"/>
    <w:rsid w:val="00D30C99"/>
    <w:rsid w:val="00D45801"/>
    <w:rsid w:val="00D53465"/>
    <w:rsid w:val="00D5733A"/>
    <w:rsid w:val="00D57BA1"/>
    <w:rsid w:val="00D67D8F"/>
    <w:rsid w:val="00D739AE"/>
    <w:rsid w:val="00D777C8"/>
    <w:rsid w:val="00D81790"/>
    <w:rsid w:val="00D84F9D"/>
    <w:rsid w:val="00D857BC"/>
    <w:rsid w:val="00DA16A8"/>
    <w:rsid w:val="00DA4940"/>
    <w:rsid w:val="00DA59DC"/>
    <w:rsid w:val="00DA6B00"/>
    <w:rsid w:val="00DB2B34"/>
    <w:rsid w:val="00DB2D96"/>
    <w:rsid w:val="00DB440D"/>
    <w:rsid w:val="00DC1279"/>
    <w:rsid w:val="00DC35FD"/>
    <w:rsid w:val="00DD47E8"/>
    <w:rsid w:val="00DD724C"/>
    <w:rsid w:val="00DE3E5B"/>
    <w:rsid w:val="00DF2836"/>
    <w:rsid w:val="00DF6165"/>
    <w:rsid w:val="00E02DF4"/>
    <w:rsid w:val="00E034A4"/>
    <w:rsid w:val="00E15C89"/>
    <w:rsid w:val="00E15CB0"/>
    <w:rsid w:val="00E165E7"/>
    <w:rsid w:val="00E3017D"/>
    <w:rsid w:val="00E340BD"/>
    <w:rsid w:val="00E363E9"/>
    <w:rsid w:val="00E5057A"/>
    <w:rsid w:val="00E521A1"/>
    <w:rsid w:val="00E522A3"/>
    <w:rsid w:val="00E5574B"/>
    <w:rsid w:val="00E575E4"/>
    <w:rsid w:val="00E60922"/>
    <w:rsid w:val="00E67500"/>
    <w:rsid w:val="00E707DA"/>
    <w:rsid w:val="00E80280"/>
    <w:rsid w:val="00E87C93"/>
    <w:rsid w:val="00E93E0E"/>
    <w:rsid w:val="00E959AE"/>
    <w:rsid w:val="00E9661D"/>
    <w:rsid w:val="00E97D32"/>
    <w:rsid w:val="00EA6D9B"/>
    <w:rsid w:val="00EC04BD"/>
    <w:rsid w:val="00EC34E2"/>
    <w:rsid w:val="00EC6099"/>
    <w:rsid w:val="00ED4890"/>
    <w:rsid w:val="00ED4FFE"/>
    <w:rsid w:val="00EE1A6A"/>
    <w:rsid w:val="00EE6C22"/>
    <w:rsid w:val="00EF4EE5"/>
    <w:rsid w:val="00F10DBA"/>
    <w:rsid w:val="00F12B48"/>
    <w:rsid w:val="00F13C4B"/>
    <w:rsid w:val="00F13EB3"/>
    <w:rsid w:val="00F234ED"/>
    <w:rsid w:val="00F25288"/>
    <w:rsid w:val="00F30D27"/>
    <w:rsid w:val="00F351C4"/>
    <w:rsid w:val="00F35CEF"/>
    <w:rsid w:val="00F37CA8"/>
    <w:rsid w:val="00F409AA"/>
    <w:rsid w:val="00F57F7E"/>
    <w:rsid w:val="00F65A9F"/>
    <w:rsid w:val="00F7164E"/>
    <w:rsid w:val="00F72531"/>
    <w:rsid w:val="00F81ECF"/>
    <w:rsid w:val="00F82B23"/>
    <w:rsid w:val="00F8600F"/>
    <w:rsid w:val="00F8718B"/>
    <w:rsid w:val="00F97FC1"/>
    <w:rsid w:val="00FB0508"/>
    <w:rsid w:val="00FB5CEB"/>
    <w:rsid w:val="00FC1166"/>
    <w:rsid w:val="00FC50C5"/>
    <w:rsid w:val="00FC5D78"/>
    <w:rsid w:val="00FC5FE0"/>
    <w:rsid w:val="00FD2F07"/>
    <w:rsid w:val="00FE1B8F"/>
    <w:rsid w:val="00FF5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10F36B"/>
  <w15:docId w15:val="{8C4A5B59-82E9-4ECC-8909-A9DE52B7A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3758D"/>
    <w:rPr>
      <w:lang w:eastAsia="en-US"/>
    </w:rPr>
  </w:style>
  <w:style w:type="paragraph" w:styleId="Titolo1">
    <w:name w:val="heading 1"/>
    <w:basedOn w:val="Base"/>
    <w:next w:val="Corpo"/>
    <w:qFormat/>
    <w:rsid w:val="004E49F7"/>
    <w:pPr>
      <w:keepNext/>
      <w:pageBreakBefore/>
      <w:numPr>
        <w:numId w:val="24"/>
      </w:numPr>
      <w:spacing w:after="12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Titolo2">
    <w:name w:val="heading 2"/>
    <w:basedOn w:val="Base"/>
    <w:next w:val="Corpo"/>
    <w:qFormat/>
    <w:rsid w:val="004E49F7"/>
    <w:pPr>
      <w:keepNext/>
      <w:numPr>
        <w:ilvl w:val="1"/>
        <w:numId w:val="24"/>
      </w:numPr>
      <w:spacing w:before="360" w:after="120"/>
      <w:outlineLvl w:val="1"/>
    </w:pPr>
    <w:rPr>
      <w:rFonts w:cs="Arial"/>
      <w:b/>
      <w:bCs/>
      <w:i/>
      <w:iCs/>
      <w:caps/>
      <w:sz w:val="24"/>
      <w:szCs w:val="28"/>
    </w:rPr>
  </w:style>
  <w:style w:type="paragraph" w:styleId="Titolo3">
    <w:name w:val="heading 3"/>
    <w:basedOn w:val="Base"/>
    <w:next w:val="Corpo"/>
    <w:qFormat/>
    <w:rsid w:val="004E49F7"/>
    <w:pPr>
      <w:keepNext/>
      <w:numPr>
        <w:ilvl w:val="2"/>
        <w:numId w:val="24"/>
      </w:numPr>
      <w:spacing w:before="360" w:after="120"/>
      <w:outlineLvl w:val="2"/>
    </w:pPr>
    <w:rPr>
      <w:rFonts w:cs="Arial"/>
      <w:b/>
      <w:bCs/>
      <w:sz w:val="24"/>
      <w:szCs w:val="26"/>
    </w:rPr>
  </w:style>
  <w:style w:type="paragraph" w:styleId="Titolo4">
    <w:name w:val="heading 4"/>
    <w:basedOn w:val="Base"/>
    <w:next w:val="Corpo"/>
    <w:qFormat/>
    <w:rsid w:val="004E49F7"/>
    <w:pPr>
      <w:keepNext/>
      <w:numPr>
        <w:ilvl w:val="3"/>
        <w:numId w:val="24"/>
      </w:numPr>
      <w:spacing w:before="360" w:after="120"/>
      <w:ind w:left="1134"/>
      <w:outlineLvl w:val="3"/>
    </w:pPr>
    <w:rPr>
      <w:b/>
      <w:bCs/>
      <w:i/>
      <w:sz w:val="22"/>
      <w:szCs w:val="28"/>
    </w:rPr>
  </w:style>
  <w:style w:type="paragraph" w:styleId="Titolo5">
    <w:name w:val="heading 5"/>
    <w:basedOn w:val="Base"/>
    <w:next w:val="Corpo"/>
    <w:qFormat/>
    <w:rsid w:val="004E49F7"/>
    <w:pPr>
      <w:numPr>
        <w:ilvl w:val="4"/>
        <w:numId w:val="24"/>
      </w:numPr>
      <w:spacing w:before="360" w:after="120"/>
      <w:outlineLvl w:val="4"/>
    </w:pPr>
    <w:rPr>
      <w:rFonts w:ascii="Garamond" w:hAnsi="Garamond"/>
      <w:b/>
      <w:bCs/>
      <w:i/>
      <w:iCs/>
      <w:sz w:val="24"/>
      <w:szCs w:val="26"/>
    </w:rPr>
  </w:style>
  <w:style w:type="paragraph" w:styleId="Titolo6">
    <w:name w:val="heading 6"/>
    <w:basedOn w:val="Base"/>
    <w:next w:val="Corpo"/>
    <w:qFormat/>
    <w:rsid w:val="004E49F7"/>
    <w:pPr>
      <w:numPr>
        <w:ilvl w:val="5"/>
        <w:numId w:val="24"/>
      </w:numPr>
      <w:spacing w:before="360" w:after="120"/>
      <w:ind w:left="936"/>
      <w:outlineLvl w:val="5"/>
    </w:pPr>
    <w:rPr>
      <w:b/>
      <w:bCs/>
      <w:szCs w:val="22"/>
    </w:rPr>
  </w:style>
  <w:style w:type="paragraph" w:styleId="Titolo7">
    <w:name w:val="heading 7"/>
    <w:basedOn w:val="Normale"/>
    <w:next w:val="Normale"/>
    <w:rsid w:val="00AE22DD"/>
    <w:pPr>
      <w:numPr>
        <w:ilvl w:val="6"/>
        <w:numId w:val="24"/>
      </w:numPr>
      <w:spacing w:before="240" w:after="60"/>
      <w:ind w:left="1077" w:hanging="1077"/>
      <w:outlineLvl w:val="6"/>
    </w:pPr>
  </w:style>
  <w:style w:type="paragraph" w:styleId="Titolo8">
    <w:name w:val="heading 8"/>
    <w:basedOn w:val="Normale"/>
    <w:next w:val="Normale"/>
    <w:rsid w:val="004E49F7"/>
    <w:pPr>
      <w:spacing w:before="240" w:after="60"/>
      <w:outlineLvl w:val="7"/>
    </w:pPr>
    <w:rPr>
      <w:i/>
      <w:iCs/>
    </w:rPr>
  </w:style>
  <w:style w:type="paragraph" w:styleId="Titolo9">
    <w:name w:val="heading 9"/>
    <w:basedOn w:val="Normale"/>
    <w:next w:val="Normale"/>
    <w:rsid w:val="004E49F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Base"/>
    <w:link w:val="IntestazioneCarattere"/>
    <w:rsid w:val="00EA6D9B"/>
    <w:pPr>
      <w:tabs>
        <w:tab w:val="center" w:pos="4819"/>
        <w:tab w:val="right" w:pos="9638"/>
      </w:tabs>
      <w:jc w:val="center"/>
    </w:pPr>
    <w:rPr>
      <w:b/>
      <w:caps/>
    </w:rPr>
  </w:style>
  <w:style w:type="paragraph" w:styleId="Pidipagina">
    <w:name w:val="footer"/>
    <w:basedOn w:val="Normale"/>
    <w:link w:val="PidipaginaCarattere"/>
    <w:uiPriority w:val="99"/>
    <w:rsid w:val="00EA6D9B"/>
    <w:pPr>
      <w:tabs>
        <w:tab w:val="right" w:pos="8222"/>
      </w:tabs>
      <w:jc w:val="center"/>
    </w:pPr>
    <w:rPr>
      <w:rFonts w:ascii="Arial" w:hAnsi="Arial"/>
      <w:sz w:val="16"/>
    </w:rPr>
  </w:style>
  <w:style w:type="paragraph" w:customStyle="1" w:styleId="Base">
    <w:name w:val="Base"/>
    <w:link w:val="BaseCarattere"/>
    <w:semiHidden/>
    <w:rsid w:val="0077622B"/>
    <w:rPr>
      <w:rFonts w:ascii="Arial" w:hAnsi="Arial"/>
      <w:szCs w:val="24"/>
    </w:rPr>
  </w:style>
  <w:style w:type="paragraph" w:customStyle="1" w:styleId="Corpo">
    <w:name w:val="Corpo"/>
    <w:basedOn w:val="Base"/>
    <w:rsid w:val="00721E38"/>
    <w:pPr>
      <w:spacing w:before="120" w:after="200"/>
      <w:jc w:val="both"/>
    </w:pPr>
  </w:style>
  <w:style w:type="paragraph" w:customStyle="1" w:styleId="TitoloIndice">
    <w:name w:val="Titolo Indice"/>
    <w:basedOn w:val="Base"/>
    <w:rsid w:val="003A63D5"/>
    <w:pPr>
      <w:jc w:val="center"/>
    </w:pPr>
    <w:rPr>
      <w:b/>
      <w:caps/>
      <w:sz w:val="24"/>
    </w:rPr>
  </w:style>
  <w:style w:type="paragraph" w:customStyle="1" w:styleId="ElencoPuntato">
    <w:name w:val="ElencoPuntato"/>
    <w:basedOn w:val="Base"/>
    <w:rsid w:val="008773E6"/>
    <w:pPr>
      <w:numPr>
        <w:numId w:val="16"/>
      </w:numPr>
      <w:spacing w:before="60" w:after="60"/>
    </w:pPr>
  </w:style>
  <w:style w:type="paragraph" w:customStyle="1" w:styleId="ElencoNumerato">
    <w:name w:val="ElencoNumerato"/>
    <w:basedOn w:val="Base"/>
    <w:rsid w:val="004016BD"/>
    <w:pPr>
      <w:numPr>
        <w:numId w:val="1"/>
      </w:numPr>
      <w:spacing w:before="60" w:after="60"/>
    </w:pPr>
  </w:style>
  <w:style w:type="paragraph" w:customStyle="1" w:styleId="ElencoAlfabetico">
    <w:name w:val="ElencoAlfabetico"/>
    <w:basedOn w:val="Base"/>
    <w:rsid w:val="00E80280"/>
    <w:pPr>
      <w:numPr>
        <w:numId w:val="2"/>
      </w:numPr>
      <w:spacing w:before="60" w:after="60"/>
    </w:pPr>
  </w:style>
  <w:style w:type="paragraph" w:customStyle="1" w:styleId="Figura">
    <w:name w:val="Figura"/>
    <w:basedOn w:val="Base"/>
    <w:next w:val="Didascalia"/>
    <w:rsid w:val="00DC1279"/>
    <w:pPr>
      <w:spacing w:before="360"/>
      <w:jc w:val="center"/>
    </w:pPr>
  </w:style>
  <w:style w:type="paragraph" w:styleId="Testonotaapidipagina">
    <w:name w:val="footnote text"/>
    <w:basedOn w:val="Normale"/>
    <w:rsid w:val="00EA6D9B"/>
    <w:rPr>
      <w:rFonts w:ascii="Arial" w:hAnsi="Arial"/>
      <w:sz w:val="16"/>
    </w:rPr>
  </w:style>
  <w:style w:type="paragraph" w:styleId="Didascalia">
    <w:name w:val="caption"/>
    <w:basedOn w:val="Base"/>
    <w:next w:val="Corpo"/>
    <w:qFormat/>
    <w:rsid w:val="00B40874"/>
    <w:pPr>
      <w:spacing w:before="120" w:after="360"/>
      <w:jc w:val="center"/>
    </w:pPr>
    <w:rPr>
      <w:bCs/>
      <w:sz w:val="18"/>
      <w:szCs w:val="20"/>
    </w:rPr>
  </w:style>
  <w:style w:type="character" w:styleId="Rimandonotaapidipagina">
    <w:name w:val="footnote reference"/>
    <w:basedOn w:val="Carpredefinitoparagrafo"/>
    <w:rsid w:val="003A0799"/>
    <w:rPr>
      <w:rFonts w:ascii="Arial" w:hAnsi="Arial"/>
      <w:sz w:val="16"/>
      <w:vertAlign w:val="superscript"/>
    </w:rPr>
  </w:style>
  <w:style w:type="table" w:styleId="Grigliatabella">
    <w:name w:val="Table Grid"/>
    <w:basedOn w:val="Tabellanormale"/>
    <w:rsid w:val="005C52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">
    <w:name w:val="Tabella"/>
    <w:basedOn w:val="Tabellanormale"/>
    <w:rsid w:val="00A7112A"/>
    <w:pPr>
      <w:spacing w:before="60" w:after="60"/>
    </w:pPr>
    <w:rPr>
      <w:rFonts w:ascii="Arial" w:hAnsi="Arial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1Horz">
      <w:rPr>
        <w:rFonts w:ascii="Arial" w:hAnsi="Arial"/>
        <w:sz w:val="18"/>
      </w:rPr>
    </w:tblStylePr>
    <w:tblStylePr w:type="band2Horz">
      <w:rPr>
        <w:rFonts w:ascii="Arial" w:hAnsi="Arial"/>
        <w:sz w:val="18"/>
      </w:rPr>
    </w:tblStylePr>
  </w:style>
  <w:style w:type="numbering" w:styleId="111111">
    <w:name w:val="Outline List 2"/>
    <w:basedOn w:val="Nessunelenco"/>
    <w:semiHidden/>
    <w:rsid w:val="00BE40D7"/>
    <w:pPr>
      <w:numPr>
        <w:numId w:val="13"/>
      </w:numPr>
    </w:pPr>
  </w:style>
  <w:style w:type="numbering" w:styleId="1ai">
    <w:name w:val="Outline List 1"/>
    <w:basedOn w:val="Nessunelenco"/>
    <w:semiHidden/>
    <w:rsid w:val="00BE40D7"/>
    <w:pPr>
      <w:numPr>
        <w:numId w:val="14"/>
      </w:numPr>
    </w:pPr>
  </w:style>
  <w:style w:type="character" w:styleId="AcronimoHTML">
    <w:name w:val="HTML Acronym"/>
    <w:basedOn w:val="Carpredefinitoparagrafo"/>
    <w:semiHidden/>
    <w:rsid w:val="00BE40D7"/>
  </w:style>
  <w:style w:type="numbering" w:styleId="ArticoloSezione">
    <w:name w:val="Outline List 3"/>
    <w:basedOn w:val="Nessunelenco"/>
    <w:semiHidden/>
    <w:rsid w:val="00BE40D7"/>
    <w:pPr>
      <w:numPr>
        <w:numId w:val="15"/>
      </w:numPr>
    </w:pPr>
  </w:style>
  <w:style w:type="character" w:styleId="CitazioneHTML">
    <w:name w:val="HTML Cite"/>
    <w:basedOn w:val="Carpredefinitoparagrafo"/>
    <w:semiHidden/>
    <w:rsid w:val="00BE40D7"/>
    <w:rPr>
      <w:i/>
      <w:iCs/>
    </w:rPr>
  </w:style>
  <w:style w:type="character" w:styleId="CodiceHTML">
    <w:name w:val="HTML Code"/>
    <w:basedOn w:val="Carpredefinitoparagrafo"/>
    <w:semiHidden/>
    <w:rsid w:val="00BE40D7"/>
    <w:rPr>
      <w:rFonts w:ascii="Courier New" w:hAnsi="Courier New" w:cs="Courier New"/>
      <w:sz w:val="20"/>
      <w:szCs w:val="20"/>
    </w:rPr>
  </w:style>
  <w:style w:type="character" w:styleId="Collegamentoipertestuale">
    <w:name w:val="Hyperlink"/>
    <w:basedOn w:val="Carpredefinitoparagrafo"/>
    <w:semiHidden/>
    <w:rsid w:val="00BE40D7"/>
    <w:rPr>
      <w:color w:val="0000FF"/>
      <w:u w:val="single"/>
    </w:rPr>
  </w:style>
  <w:style w:type="character" w:styleId="Collegamentovisitato">
    <w:name w:val="FollowedHyperlink"/>
    <w:basedOn w:val="Carpredefinitoparagrafo"/>
    <w:semiHidden/>
    <w:rsid w:val="00BE40D7"/>
    <w:rPr>
      <w:color w:val="800080"/>
      <w:u w:val="single"/>
    </w:rPr>
  </w:style>
  <w:style w:type="paragraph" w:customStyle="1" w:styleId="Corpodeltesto">
    <w:name w:val="Corpo del testo"/>
    <w:basedOn w:val="Normale"/>
    <w:semiHidden/>
    <w:rsid w:val="00BE40D7"/>
    <w:pPr>
      <w:spacing w:after="120"/>
    </w:pPr>
  </w:style>
  <w:style w:type="paragraph" w:styleId="Corpodeltesto2">
    <w:name w:val="Body Text 2"/>
    <w:basedOn w:val="Normale"/>
    <w:semiHidden/>
    <w:rsid w:val="00BE40D7"/>
    <w:pPr>
      <w:spacing w:after="120" w:line="480" w:lineRule="auto"/>
    </w:pPr>
  </w:style>
  <w:style w:type="paragraph" w:styleId="Corpodeltesto3">
    <w:name w:val="Body Text 3"/>
    <w:basedOn w:val="Normale"/>
    <w:semiHidden/>
    <w:rsid w:val="00BE40D7"/>
    <w:pPr>
      <w:spacing w:after="120"/>
    </w:pPr>
    <w:rPr>
      <w:sz w:val="16"/>
      <w:szCs w:val="16"/>
    </w:rPr>
  </w:style>
  <w:style w:type="paragraph" w:styleId="Data">
    <w:name w:val="Date"/>
    <w:basedOn w:val="Normale"/>
    <w:next w:val="Normale"/>
    <w:semiHidden/>
    <w:rsid w:val="00BE40D7"/>
  </w:style>
  <w:style w:type="character" w:styleId="DefinizioneHTML">
    <w:name w:val="HTML Definition"/>
    <w:basedOn w:val="Carpredefinitoparagrafo"/>
    <w:semiHidden/>
    <w:rsid w:val="00BE40D7"/>
    <w:rPr>
      <w:i/>
      <w:iCs/>
    </w:rPr>
  </w:style>
  <w:style w:type="paragraph" w:styleId="Elenco">
    <w:name w:val="List"/>
    <w:basedOn w:val="Normale"/>
    <w:semiHidden/>
    <w:rsid w:val="00BE40D7"/>
    <w:pPr>
      <w:ind w:left="283" w:hanging="283"/>
    </w:pPr>
  </w:style>
  <w:style w:type="paragraph" w:styleId="Elenco2">
    <w:name w:val="List 2"/>
    <w:basedOn w:val="Normale"/>
    <w:semiHidden/>
    <w:rsid w:val="00BE40D7"/>
    <w:pPr>
      <w:ind w:left="566" w:hanging="283"/>
    </w:pPr>
  </w:style>
  <w:style w:type="paragraph" w:styleId="Elenco3">
    <w:name w:val="List 3"/>
    <w:basedOn w:val="Normale"/>
    <w:semiHidden/>
    <w:rsid w:val="00BE40D7"/>
    <w:pPr>
      <w:ind w:left="849" w:hanging="283"/>
    </w:pPr>
  </w:style>
  <w:style w:type="paragraph" w:styleId="Elenco4">
    <w:name w:val="List 4"/>
    <w:basedOn w:val="Normale"/>
    <w:semiHidden/>
    <w:rsid w:val="00BE40D7"/>
    <w:pPr>
      <w:ind w:left="1132" w:hanging="283"/>
    </w:pPr>
  </w:style>
  <w:style w:type="paragraph" w:styleId="Elenco5">
    <w:name w:val="List 5"/>
    <w:basedOn w:val="Normale"/>
    <w:semiHidden/>
    <w:rsid w:val="00BE40D7"/>
    <w:pPr>
      <w:ind w:left="1415" w:hanging="283"/>
    </w:pPr>
  </w:style>
  <w:style w:type="paragraph" w:styleId="Elencocontinua">
    <w:name w:val="List Continue"/>
    <w:basedOn w:val="Normale"/>
    <w:semiHidden/>
    <w:rsid w:val="00BE40D7"/>
    <w:pPr>
      <w:spacing w:after="120"/>
      <w:ind w:left="283"/>
    </w:pPr>
  </w:style>
  <w:style w:type="paragraph" w:styleId="Elencocontinua2">
    <w:name w:val="List Continue 2"/>
    <w:basedOn w:val="Normale"/>
    <w:semiHidden/>
    <w:rsid w:val="00BE40D7"/>
    <w:pPr>
      <w:spacing w:after="120"/>
      <w:ind w:left="566"/>
    </w:pPr>
  </w:style>
  <w:style w:type="paragraph" w:styleId="Elencocontinua3">
    <w:name w:val="List Continue 3"/>
    <w:basedOn w:val="Normale"/>
    <w:semiHidden/>
    <w:rsid w:val="00BE40D7"/>
    <w:pPr>
      <w:spacing w:after="120"/>
      <w:ind w:left="849"/>
    </w:pPr>
  </w:style>
  <w:style w:type="paragraph" w:styleId="Elencocontinua4">
    <w:name w:val="List Continue 4"/>
    <w:basedOn w:val="Normale"/>
    <w:semiHidden/>
    <w:rsid w:val="00BE40D7"/>
    <w:pPr>
      <w:spacing w:after="120"/>
      <w:ind w:left="1132"/>
    </w:pPr>
  </w:style>
  <w:style w:type="paragraph" w:styleId="Elencocontinua5">
    <w:name w:val="List Continue 5"/>
    <w:basedOn w:val="Normale"/>
    <w:semiHidden/>
    <w:rsid w:val="00BE40D7"/>
    <w:pPr>
      <w:spacing w:after="120"/>
      <w:ind w:left="1415"/>
    </w:pPr>
  </w:style>
  <w:style w:type="paragraph" w:customStyle="1" w:styleId="EmptyLayoutCell">
    <w:name w:val="EmptyLayoutCell"/>
    <w:basedOn w:val="Normale"/>
    <w:rsid w:val="00A3758D"/>
    <w:rPr>
      <w:sz w:val="2"/>
    </w:rPr>
  </w:style>
  <w:style w:type="paragraph" w:styleId="Testofumetto">
    <w:name w:val="Balloon Text"/>
    <w:basedOn w:val="Normale"/>
    <w:link w:val="TestofumettoCarattere"/>
    <w:rsid w:val="002556AF"/>
    <w:rPr>
      <w:rFonts w:ascii="Tahoma" w:hAnsi="Tahoma" w:cs="Tahoma"/>
      <w:sz w:val="16"/>
      <w:szCs w:val="16"/>
    </w:rPr>
  </w:style>
  <w:style w:type="character" w:styleId="EsempioHTML">
    <w:name w:val="HTML Sample"/>
    <w:basedOn w:val="Carpredefinitoparagrafo"/>
    <w:semiHidden/>
    <w:rsid w:val="00BE40D7"/>
    <w:rPr>
      <w:rFonts w:ascii="Courier New" w:hAnsi="Courier New" w:cs="Courier New"/>
    </w:rPr>
  </w:style>
  <w:style w:type="paragraph" w:styleId="Firma">
    <w:name w:val="Signature"/>
    <w:basedOn w:val="Normale"/>
    <w:semiHidden/>
    <w:rsid w:val="00BE40D7"/>
    <w:pPr>
      <w:ind w:left="4252"/>
    </w:pPr>
  </w:style>
  <w:style w:type="paragraph" w:styleId="Firmadipostaelettronica">
    <w:name w:val="E-mail Signature"/>
    <w:basedOn w:val="Normale"/>
    <w:semiHidden/>
    <w:rsid w:val="00BE40D7"/>
  </w:style>
  <w:style w:type="paragraph" w:styleId="Formuladiapertura">
    <w:name w:val="Salutation"/>
    <w:basedOn w:val="Normale"/>
    <w:next w:val="Normale"/>
    <w:semiHidden/>
    <w:rsid w:val="00BE40D7"/>
  </w:style>
  <w:style w:type="paragraph" w:styleId="Formuladichiusura">
    <w:name w:val="Closing"/>
    <w:basedOn w:val="Normale"/>
    <w:semiHidden/>
    <w:rsid w:val="00BE40D7"/>
    <w:pPr>
      <w:ind w:left="4252"/>
    </w:pPr>
  </w:style>
  <w:style w:type="paragraph" w:styleId="Indirizzodestinatario">
    <w:name w:val="envelope address"/>
    <w:basedOn w:val="Normale"/>
    <w:semiHidden/>
    <w:rsid w:val="00BE40D7"/>
    <w:pPr>
      <w:framePr w:w="7920" w:h="1980" w:hRule="exact" w:hSpace="141" w:wrap="auto" w:hAnchor="page" w:xAlign="center" w:yAlign="bottom"/>
      <w:ind w:left="2880"/>
    </w:pPr>
    <w:rPr>
      <w:rFonts w:ascii="Arial" w:hAnsi="Arial" w:cs="Arial"/>
    </w:rPr>
  </w:style>
  <w:style w:type="paragraph" w:styleId="IndirizzoHTML">
    <w:name w:val="HTML Address"/>
    <w:basedOn w:val="Normale"/>
    <w:semiHidden/>
    <w:rsid w:val="00BE40D7"/>
    <w:rPr>
      <w:i/>
      <w:iCs/>
    </w:rPr>
  </w:style>
  <w:style w:type="paragraph" w:styleId="Indirizzomittente">
    <w:name w:val="envelope return"/>
    <w:basedOn w:val="Normale"/>
    <w:semiHidden/>
    <w:rsid w:val="00BE40D7"/>
    <w:rPr>
      <w:rFonts w:ascii="Arial" w:hAnsi="Arial" w:cs="Arial"/>
    </w:rPr>
  </w:style>
  <w:style w:type="paragraph" w:styleId="Intestazionemessaggio">
    <w:name w:val="Message Header"/>
    <w:basedOn w:val="Normale"/>
    <w:semiHidden/>
    <w:rsid w:val="00BE40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Intestazionenota">
    <w:name w:val="Note Heading"/>
    <w:basedOn w:val="Normale"/>
    <w:next w:val="Normale"/>
    <w:semiHidden/>
    <w:rsid w:val="00BE40D7"/>
  </w:style>
  <w:style w:type="character" w:styleId="MacchinadascrivereHTML">
    <w:name w:val="HTML Typewriter"/>
    <w:basedOn w:val="Carpredefinitoparagrafo"/>
    <w:semiHidden/>
    <w:rsid w:val="00BE40D7"/>
    <w:rPr>
      <w:rFonts w:ascii="Courier New" w:hAnsi="Courier New" w:cs="Courier New"/>
      <w:sz w:val="20"/>
      <w:szCs w:val="20"/>
    </w:rPr>
  </w:style>
  <w:style w:type="paragraph" w:styleId="NormaleWeb">
    <w:name w:val="Normal (Web)"/>
    <w:basedOn w:val="Normale"/>
    <w:uiPriority w:val="99"/>
    <w:rsid w:val="00BE40D7"/>
  </w:style>
  <w:style w:type="paragraph" w:styleId="Numeroelenco">
    <w:name w:val="List Number"/>
    <w:basedOn w:val="Normale"/>
    <w:semiHidden/>
    <w:rsid w:val="00BE40D7"/>
    <w:pPr>
      <w:numPr>
        <w:numId w:val="3"/>
      </w:numPr>
    </w:pPr>
  </w:style>
  <w:style w:type="paragraph" w:styleId="Numeroelenco2">
    <w:name w:val="List Number 2"/>
    <w:basedOn w:val="Normale"/>
    <w:semiHidden/>
    <w:rsid w:val="00BE40D7"/>
    <w:pPr>
      <w:numPr>
        <w:numId w:val="4"/>
      </w:numPr>
    </w:pPr>
  </w:style>
  <w:style w:type="paragraph" w:styleId="Numeroelenco3">
    <w:name w:val="List Number 3"/>
    <w:basedOn w:val="Normale"/>
    <w:semiHidden/>
    <w:rsid w:val="00BE40D7"/>
    <w:pPr>
      <w:numPr>
        <w:numId w:val="5"/>
      </w:numPr>
    </w:pPr>
  </w:style>
  <w:style w:type="paragraph" w:styleId="Numeroelenco4">
    <w:name w:val="List Number 4"/>
    <w:basedOn w:val="Normale"/>
    <w:semiHidden/>
    <w:rsid w:val="00BE40D7"/>
    <w:pPr>
      <w:numPr>
        <w:numId w:val="6"/>
      </w:numPr>
    </w:pPr>
  </w:style>
  <w:style w:type="paragraph" w:styleId="Numeroelenco5">
    <w:name w:val="List Number 5"/>
    <w:basedOn w:val="Normale"/>
    <w:semiHidden/>
    <w:rsid w:val="00BE40D7"/>
    <w:pPr>
      <w:numPr>
        <w:numId w:val="7"/>
      </w:numPr>
    </w:pPr>
  </w:style>
  <w:style w:type="character" w:styleId="Numeropagina">
    <w:name w:val="page number"/>
    <w:basedOn w:val="Carpredefinitoparagrafo"/>
    <w:semiHidden/>
    <w:rsid w:val="00BE40D7"/>
  </w:style>
  <w:style w:type="character" w:styleId="Numeroriga">
    <w:name w:val="line number"/>
    <w:basedOn w:val="Carpredefinitoparagrafo"/>
    <w:semiHidden/>
    <w:rsid w:val="00BE40D7"/>
  </w:style>
  <w:style w:type="paragraph" w:styleId="PreformattatoHTML">
    <w:name w:val="HTML Preformatted"/>
    <w:basedOn w:val="Normale"/>
    <w:semiHidden/>
    <w:rsid w:val="00BE40D7"/>
    <w:rPr>
      <w:rFonts w:ascii="Courier New" w:hAnsi="Courier New" w:cs="Courier New"/>
    </w:rPr>
  </w:style>
  <w:style w:type="paragraph" w:styleId="Primorientrocorpodeltesto">
    <w:name w:val="Body Text First Indent"/>
    <w:basedOn w:val="Corpodeltesto"/>
    <w:semiHidden/>
    <w:rsid w:val="00BE40D7"/>
    <w:pPr>
      <w:ind w:firstLine="210"/>
    </w:pPr>
  </w:style>
  <w:style w:type="paragraph" w:styleId="Rientrocorpodeltesto">
    <w:name w:val="Body Text Indent"/>
    <w:basedOn w:val="Normale"/>
    <w:semiHidden/>
    <w:rsid w:val="00BE40D7"/>
    <w:pPr>
      <w:spacing w:after="120"/>
      <w:ind w:left="283"/>
    </w:pPr>
  </w:style>
  <w:style w:type="paragraph" w:styleId="Primorientrocorpodeltesto2">
    <w:name w:val="Body Text First Indent 2"/>
    <w:basedOn w:val="Rientrocorpodeltesto"/>
    <w:semiHidden/>
    <w:rsid w:val="00BE40D7"/>
    <w:pPr>
      <w:ind w:firstLine="210"/>
    </w:pPr>
  </w:style>
  <w:style w:type="paragraph" w:styleId="Puntoelenco">
    <w:name w:val="List Bullet"/>
    <w:basedOn w:val="Normale"/>
    <w:semiHidden/>
    <w:rsid w:val="00BE40D7"/>
    <w:pPr>
      <w:numPr>
        <w:numId w:val="8"/>
      </w:numPr>
    </w:pPr>
  </w:style>
  <w:style w:type="paragraph" w:styleId="Puntoelenco2">
    <w:name w:val="List Bullet 2"/>
    <w:basedOn w:val="Normale"/>
    <w:semiHidden/>
    <w:rsid w:val="00BE40D7"/>
    <w:pPr>
      <w:numPr>
        <w:numId w:val="9"/>
      </w:numPr>
    </w:pPr>
  </w:style>
  <w:style w:type="paragraph" w:styleId="Puntoelenco3">
    <w:name w:val="List Bullet 3"/>
    <w:basedOn w:val="Normale"/>
    <w:semiHidden/>
    <w:rsid w:val="00BE40D7"/>
    <w:pPr>
      <w:numPr>
        <w:numId w:val="10"/>
      </w:numPr>
    </w:pPr>
  </w:style>
  <w:style w:type="paragraph" w:styleId="Puntoelenco4">
    <w:name w:val="List Bullet 4"/>
    <w:basedOn w:val="Normale"/>
    <w:semiHidden/>
    <w:rsid w:val="00BE40D7"/>
    <w:pPr>
      <w:numPr>
        <w:numId w:val="11"/>
      </w:numPr>
    </w:pPr>
  </w:style>
  <w:style w:type="paragraph" w:styleId="Puntoelenco5">
    <w:name w:val="List Bullet 5"/>
    <w:basedOn w:val="Normale"/>
    <w:semiHidden/>
    <w:rsid w:val="00BE40D7"/>
    <w:pPr>
      <w:numPr>
        <w:numId w:val="12"/>
      </w:numPr>
    </w:pPr>
  </w:style>
  <w:style w:type="paragraph" w:styleId="Rientrocorpodeltesto2">
    <w:name w:val="Body Text Indent 2"/>
    <w:basedOn w:val="Normale"/>
    <w:semiHidden/>
    <w:rsid w:val="00BE40D7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semiHidden/>
    <w:rsid w:val="00BE40D7"/>
    <w:pPr>
      <w:spacing w:after="120"/>
      <w:ind w:left="283"/>
    </w:pPr>
    <w:rPr>
      <w:sz w:val="16"/>
      <w:szCs w:val="16"/>
    </w:rPr>
  </w:style>
  <w:style w:type="paragraph" w:styleId="Rientronormale">
    <w:name w:val="Normal Indent"/>
    <w:basedOn w:val="Normale"/>
    <w:semiHidden/>
    <w:rsid w:val="00BE40D7"/>
    <w:pPr>
      <w:ind w:left="708"/>
    </w:pPr>
  </w:style>
  <w:style w:type="paragraph" w:styleId="Sommario1">
    <w:name w:val="toc 1"/>
    <w:basedOn w:val="Base"/>
    <w:next w:val="Normale"/>
    <w:autoRedefine/>
    <w:semiHidden/>
    <w:rsid w:val="00A87337"/>
    <w:pPr>
      <w:tabs>
        <w:tab w:val="left" w:pos="567"/>
        <w:tab w:val="right" w:leader="dot" w:pos="9061"/>
      </w:tabs>
      <w:spacing w:before="100"/>
      <w:ind w:left="567" w:hanging="567"/>
    </w:pPr>
    <w:rPr>
      <w:b/>
      <w:caps/>
    </w:rPr>
  </w:style>
  <w:style w:type="paragraph" w:styleId="Sommario2">
    <w:name w:val="toc 2"/>
    <w:basedOn w:val="Base"/>
    <w:next w:val="Normale"/>
    <w:autoRedefine/>
    <w:semiHidden/>
    <w:rsid w:val="00A87337"/>
    <w:pPr>
      <w:tabs>
        <w:tab w:val="left" w:pos="1134"/>
        <w:tab w:val="right" w:leader="dot" w:pos="9061"/>
      </w:tabs>
      <w:spacing w:before="80"/>
      <w:ind w:left="1134" w:hanging="567"/>
    </w:pPr>
    <w:rPr>
      <w:caps/>
    </w:rPr>
  </w:style>
  <w:style w:type="paragraph" w:styleId="Sommario3">
    <w:name w:val="toc 3"/>
    <w:basedOn w:val="Base"/>
    <w:next w:val="Normale"/>
    <w:autoRedefine/>
    <w:semiHidden/>
    <w:rsid w:val="00A87337"/>
    <w:pPr>
      <w:tabs>
        <w:tab w:val="left" w:pos="1134"/>
        <w:tab w:val="right" w:leader="dot" w:pos="9060"/>
      </w:tabs>
      <w:spacing w:before="60"/>
      <w:ind w:left="992" w:hanging="425"/>
    </w:pPr>
  </w:style>
  <w:style w:type="paragraph" w:styleId="Sommario4">
    <w:name w:val="toc 4"/>
    <w:basedOn w:val="Normale"/>
    <w:next w:val="Normale"/>
    <w:autoRedefine/>
    <w:semiHidden/>
    <w:rsid w:val="00A87337"/>
    <w:pPr>
      <w:tabs>
        <w:tab w:val="left" w:pos="2410"/>
        <w:tab w:val="right" w:leader="dot" w:pos="9060"/>
      </w:tabs>
      <w:spacing w:before="40"/>
      <w:ind w:left="2410" w:hanging="1276"/>
    </w:pPr>
    <w:rPr>
      <w:rFonts w:ascii="Arial" w:hAnsi="Arial"/>
      <w:i/>
    </w:rPr>
  </w:style>
  <w:style w:type="paragraph" w:styleId="Sommario5">
    <w:name w:val="toc 5"/>
    <w:basedOn w:val="Normale"/>
    <w:next w:val="Normale"/>
    <w:autoRedefine/>
    <w:semiHidden/>
    <w:rsid w:val="00601302"/>
    <w:pPr>
      <w:ind w:left="1134"/>
    </w:pPr>
    <w:rPr>
      <w:rFonts w:ascii="Garamond" w:hAnsi="Garamond"/>
      <w:i/>
      <w:sz w:val="22"/>
    </w:rPr>
  </w:style>
  <w:style w:type="paragraph" w:styleId="Sommario6">
    <w:name w:val="toc 6"/>
    <w:basedOn w:val="Normale"/>
    <w:next w:val="Normale"/>
    <w:autoRedefine/>
    <w:semiHidden/>
    <w:rsid w:val="001A35E8"/>
    <w:pPr>
      <w:ind w:left="1200"/>
    </w:pPr>
    <w:rPr>
      <w:sz w:val="22"/>
    </w:rPr>
  </w:style>
  <w:style w:type="paragraph" w:styleId="Sottotitolo">
    <w:name w:val="Subtitle"/>
    <w:basedOn w:val="Normale"/>
    <w:qFormat/>
    <w:rsid w:val="00BE40D7"/>
    <w:pPr>
      <w:spacing w:after="60"/>
      <w:jc w:val="center"/>
      <w:outlineLvl w:val="1"/>
    </w:pPr>
    <w:rPr>
      <w:rFonts w:ascii="Arial" w:hAnsi="Arial" w:cs="Arial"/>
    </w:rPr>
  </w:style>
  <w:style w:type="table" w:styleId="Tabellaacolori1">
    <w:name w:val="Table Colorful 1"/>
    <w:basedOn w:val="Tabellanormale"/>
    <w:semiHidden/>
    <w:rsid w:val="00BE40D7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2">
    <w:name w:val="Table Colorful 2"/>
    <w:basedOn w:val="Tabellanormale"/>
    <w:semiHidden/>
    <w:rsid w:val="00BE40D7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acolori3">
    <w:name w:val="Table Colorful 3"/>
    <w:basedOn w:val="Tabellanormale"/>
    <w:semiHidden/>
    <w:rsid w:val="00BE40D7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aclassica1">
    <w:name w:val="Table Classic 1"/>
    <w:basedOn w:val="Tabellanormale"/>
    <w:semiHidden/>
    <w:rsid w:val="00BE40D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2">
    <w:name w:val="Table Classic 2"/>
    <w:basedOn w:val="Tabellanormale"/>
    <w:semiHidden/>
    <w:rsid w:val="00BE40D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3">
    <w:name w:val="Table Classic 3"/>
    <w:basedOn w:val="Tabellanormale"/>
    <w:semiHidden/>
    <w:rsid w:val="00BE40D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lassica4">
    <w:name w:val="Table Classic 4"/>
    <w:basedOn w:val="Tabellanormale"/>
    <w:semiHidden/>
    <w:rsid w:val="00BE40D7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1">
    <w:name w:val="Table Columns 1"/>
    <w:basedOn w:val="Tabellanormale"/>
    <w:semiHidden/>
    <w:rsid w:val="00BE40D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2">
    <w:name w:val="Table Columns 2"/>
    <w:basedOn w:val="Tabellanormale"/>
    <w:semiHidden/>
    <w:rsid w:val="00BE40D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3">
    <w:name w:val="Table Columns 3"/>
    <w:basedOn w:val="Tabellanormale"/>
    <w:semiHidden/>
    <w:rsid w:val="00BE40D7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lonne4">
    <w:name w:val="Table Columns 4"/>
    <w:basedOn w:val="Tabellanormale"/>
    <w:semiHidden/>
    <w:rsid w:val="00BE40D7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acolonne5">
    <w:name w:val="Table Columns 5"/>
    <w:basedOn w:val="Tabellanormale"/>
    <w:semiHidden/>
    <w:rsid w:val="00BE40D7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aconombreggiatura1">
    <w:name w:val="Table Subtle 1"/>
    <w:basedOn w:val="Tabellanormale"/>
    <w:semiHidden/>
    <w:rsid w:val="00BE40D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nombreggiatura2">
    <w:name w:val="Table Subtle 2"/>
    <w:basedOn w:val="Tabellanormale"/>
    <w:semiHidden/>
    <w:rsid w:val="00BE40D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contemporanea">
    <w:name w:val="Table Contemporary"/>
    <w:basedOn w:val="Tabellanormale"/>
    <w:semiHidden/>
    <w:rsid w:val="00BE40D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aeffetti3D1">
    <w:name w:val="Table 3D effects 1"/>
    <w:basedOn w:val="Tabellanormale"/>
    <w:semiHidden/>
    <w:rsid w:val="00BE40D7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aeffetti3D2">
    <w:name w:val="Table 3D effects 2"/>
    <w:basedOn w:val="Tabellanormale"/>
    <w:semiHidden/>
    <w:rsid w:val="00BE40D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effetti3D3">
    <w:name w:val="Table 3D effects 3"/>
    <w:basedOn w:val="Tabellanormale"/>
    <w:semiHidden/>
    <w:rsid w:val="00BE40D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elegante">
    <w:name w:val="Table Elegant"/>
    <w:basedOn w:val="Tabellanormale"/>
    <w:semiHidden/>
    <w:rsid w:val="00BE40D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1">
    <w:name w:val="Table List 1"/>
    <w:basedOn w:val="Tabellanormale"/>
    <w:semiHidden/>
    <w:rsid w:val="00BE40D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2">
    <w:name w:val="Table List 2"/>
    <w:basedOn w:val="Tabellanormale"/>
    <w:semiHidden/>
    <w:rsid w:val="00BE40D7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3">
    <w:name w:val="Table List 3"/>
    <w:basedOn w:val="Tabellanormale"/>
    <w:semiHidden/>
    <w:rsid w:val="00BE40D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4">
    <w:name w:val="Table List 4"/>
    <w:basedOn w:val="Tabellanormale"/>
    <w:semiHidden/>
    <w:rsid w:val="00BE40D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Elencotabella5">
    <w:name w:val="Table List 5"/>
    <w:basedOn w:val="Tabellanormale"/>
    <w:semiHidden/>
    <w:rsid w:val="00BE40D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lencotabella6">
    <w:name w:val="Table List 6"/>
    <w:basedOn w:val="Tabellanormale"/>
    <w:semiHidden/>
    <w:rsid w:val="00BE40D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Elencotabella7">
    <w:name w:val="Table List 7"/>
    <w:basedOn w:val="Tabellanormale"/>
    <w:semiHidden/>
    <w:rsid w:val="00BE40D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Elencotabella8">
    <w:name w:val="Table List 8"/>
    <w:basedOn w:val="Tabellanormale"/>
    <w:semiHidden/>
    <w:rsid w:val="00BE40D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Grigliatabella1">
    <w:name w:val="Table Grid 1"/>
    <w:basedOn w:val="Tabellanormale"/>
    <w:semiHidden/>
    <w:rsid w:val="00BE40D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2">
    <w:name w:val="Table Grid 2"/>
    <w:basedOn w:val="Tabellanormale"/>
    <w:semiHidden/>
    <w:rsid w:val="00BE40D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3">
    <w:name w:val="Table Grid 3"/>
    <w:basedOn w:val="Tabellanormale"/>
    <w:semiHidden/>
    <w:rsid w:val="00BE40D7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4">
    <w:name w:val="Table Grid 4"/>
    <w:basedOn w:val="Tabellanormale"/>
    <w:semiHidden/>
    <w:rsid w:val="00BE40D7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gliatabella5">
    <w:name w:val="Table Grid 5"/>
    <w:basedOn w:val="Tabellanormale"/>
    <w:semiHidden/>
    <w:rsid w:val="00BE40D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6">
    <w:name w:val="Table Grid 6"/>
    <w:basedOn w:val="Tabellanormale"/>
    <w:semiHidden/>
    <w:rsid w:val="00BE40D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7">
    <w:name w:val="Table Grid 7"/>
    <w:basedOn w:val="Tabellanormale"/>
    <w:semiHidden/>
    <w:rsid w:val="00BE40D7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gliatabella8">
    <w:name w:val="Table Grid 8"/>
    <w:basedOn w:val="Tabellanormale"/>
    <w:semiHidden/>
    <w:rsid w:val="00BE40D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professionale">
    <w:name w:val="Table Professional"/>
    <w:basedOn w:val="Tabellanormale"/>
    <w:semiHidden/>
    <w:rsid w:val="00BE40D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asemplice1">
    <w:name w:val="Table Simple 1"/>
    <w:basedOn w:val="Tabellanormale"/>
    <w:semiHidden/>
    <w:rsid w:val="00BE40D7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asemplice2">
    <w:name w:val="Table Simple 2"/>
    <w:basedOn w:val="Tabellanormale"/>
    <w:semiHidden/>
    <w:rsid w:val="00BE40D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asemplice3">
    <w:name w:val="Table Simple 3"/>
    <w:basedOn w:val="Tabellanormale"/>
    <w:semiHidden/>
    <w:rsid w:val="00BE40D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atema">
    <w:name w:val="Table Theme"/>
    <w:basedOn w:val="Tabellanormale"/>
    <w:semiHidden/>
    <w:rsid w:val="00BE40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Web1">
    <w:name w:val="Table Web 1"/>
    <w:basedOn w:val="Tabellanormale"/>
    <w:semiHidden/>
    <w:rsid w:val="00BE40D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2">
    <w:name w:val="Table Web 2"/>
    <w:basedOn w:val="Tabellanormale"/>
    <w:semiHidden/>
    <w:rsid w:val="00BE40D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aWeb3">
    <w:name w:val="Table Web 3"/>
    <w:basedOn w:val="Tabellanormale"/>
    <w:semiHidden/>
    <w:rsid w:val="00BE40D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TastieraHTML">
    <w:name w:val="HTML Keyboard"/>
    <w:basedOn w:val="Carpredefinitoparagrafo"/>
    <w:semiHidden/>
    <w:rsid w:val="00BE40D7"/>
    <w:rPr>
      <w:rFonts w:ascii="Courier New" w:hAnsi="Courier New" w:cs="Courier New"/>
      <w:sz w:val="20"/>
      <w:szCs w:val="20"/>
    </w:rPr>
  </w:style>
  <w:style w:type="paragraph" w:styleId="Testodelblocco">
    <w:name w:val="Block Text"/>
    <w:basedOn w:val="Normale"/>
    <w:rsid w:val="00BE40D7"/>
    <w:pPr>
      <w:spacing w:after="120"/>
      <w:ind w:left="1440" w:right="1440"/>
    </w:pPr>
  </w:style>
  <w:style w:type="paragraph" w:styleId="Testonormale">
    <w:name w:val="Plain Text"/>
    <w:basedOn w:val="Normale"/>
    <w:semiHidden/>
    <w:rsid w:val="00BE40D7"/>
    <w:rPr>
      <w:rFonts w:ascii="Courier New" w:hAnsi="Courier New" w:cs="Courier New"/>
    </w:rPr>
  </w:style>
  <w:style w:type="paragraph" w:styleId="Titolo">
    <w:name w:val="Title"/>
    <w:basedOn w:val="Normale"/>
    <w:qFormat/>
    <w:rsid w:val="00BE40D7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VariabileHTML">
    <w:name w:val="HTML Variable"/>
    <w:basedOn w:val="Carpredefinitoparagrafo"/>
    <w:semiHidden/>
    <w:rsid w:val="00BE40D7"/>
    <w:rPr>
      <w:i/>
      <w:iCs/>
    </w:rPr>
  </w:style>
  <w:style w:type="paragraph" w:styleId="Indice1">
    <w:name w:val="index 1"/>
    <w:basedOn w:val="Normale"/>
    <w:next w:val="Normale"/>
    <w:autoRedefine/>
    <w:semiHidden/>
    <w:rsid w:val="00BE40D7"/>
    <w:pPr>
      <w:ind w:left="240" w:hanging="240"/>
    </w:pPr>
  </w:style>
  <w:style w:type="character" w:customStyle="1" w:styleId="BaseCarattere">
    <w:name w:val="Base Carattere"/>
    <w:basedOn w:val="Carpredefinitoparagrafo"/>
    <w:link w:val="Base"/>
    <w:semiHidden/>
    <w:rsid w:val="00EA6D9B"/>
    <w:rPr>
      <w:rFonts w:ascii="Arial" w:hAnsi="Arial"/>
      <w:szCs w:val="24"/>
      <w:lang w:val="it-IT" w:eastAsia="it-IT" w:bidi="ar-SA"/>
    </w:rPr>
  </w:style>
  <w:style w:type="paragraph" w:customStyle="1" w:styleId="IntestazioneInfoLabel">
    <w:name w:val="IntestazioneInfoLabel"/>
    <w:basedOn w:val="Intestazione"/>
    <w:rsid w:val="009E1DC4"/>
    <w:pPr>
      <w:spacing w:before="40" w:after="40"/>
    </w:pPr>
    <w:rPr>
      <w:sz w:val="16"/>
    </w:rPr>
  </w:style>
  <w:style w:type="paragraph" w:customStyle="1" w:styleId="IntestazioneInfoDato">
    <w:name w:val="IntestazioneInfoDato"/>
    <w:basedOn w:val="IntestazioneInfoLabel"/>
    <w:rsid w:val="009E18FA"/>
    <w:rPr>
      <w:b w:val="0"/>
    </w:rPr>
  </w:style>
  <w:style w:type="paragraph" w:styleId="Sommario7">
    <w:name w:val="toc 7"/>
    <w:basedOn w:val="Normale"/>
    <w:next w:val="Normale"/>
    <w:autoRedefine/>
    <w:semiHidden/>
    <w:rsid w:val="001A35E8"/>
    <w:pPr>
      <w:ind w:left="1440"/>
    </w:pPr>
  </w:style>
  <w:style w:type="paragraph" w:styleId="Sommario8">
    <w:name w:val="toc 8"/>
    <w:basedOn w:val="Normale"/>
    <w:next w:val="Normale"/>
    <w:autoRedefine/>
    <w:semiHidden/>
    <w:rsid w:val="001A35E8"/>
    <w:pPr>
      <w:ind w:left="1680"/>
    </w:pPr>
  </w:style>
  <w:style w:type="paragraph" w:styleId="Sommario9">
    <w:name w:val="toc 9"/>
    <w:basedOn w:val="Normale"/>
    <w:next w:val="Normale"/>
    <w:autoRedefine/>
    <w:semiHidden/>
    <w:rsid w:val="001A35E8"/>
    <w:pPr>
      <w:ind w:left="1920"/>
    </w:pPr>
  </w:style>
  <w:style w:type="paragraph" w:customStyle="1" w:styleId="IntestazioneTitolo">
    <w:name w:val="IntestazioneTitolo"/>
    <w:basedOn w:val="Intestazione"/>
    <w:rsid w:val="00904E61"/>
    <w:pPr>
      <w:tabs>
        <w:tab w:val="clear" w:pos="4819"/>
        <w:tab w:val="clear" w:pos="9638"/>
      </w:tabs>
    </w:pPr>
  </w:style>
  <w:style w:type="character" w:customStyle="1" w:styleId="Revisione1">
    <w:name w:val="Revisione1"/>
    <w:basedOn w:val="Carpredefinitoparagrafo"/>
    <w:rsid w:val="007A0BA2"/>
    <w:rPr>
      <w:rFonts w:ascii="Arial" w:hAnsi="Arial"/>
      <w:b/>
      <w:i/>
      <w:sz w:val="18"/>
      <w:bdr w:val="none" w:sz="0" w:space="0" w:color="auto"/>
      <w:shd w:val="clear" w:color="auto" w:fill="D9D9D9"/>
    </w:rPr>
  </w:style>
  <w:style w:type="character" w:customStyle="1" w:styleId="TestofumettoCarattere">
    <w:name w:val="Testo fumetto Carattere"/>
    <w:basedOn w:val="Carpredefinitoparagrafo"/>
    <w:link w:val="Testofumetto"/>
    <w:rsid w:val="002556AF"/>
    <w:rPr>
      <w:rFonts w:ascii="Tahoma" w:hAnsi="Tahoma" w:cs="Tahoma"/>
      <w:sz w:val="16"/>
      <w:szCs w:val="16"/>
      <w:lang w:val="en-US" w:eastAsia="en-US"/>
    </w:rPr>
  </w:style>
  <w:style w:type="paragraph" w:styleId="Paragrafoelenco">
    <w:name w:val="List Paragraph"/>
    <w:basedOn w:val="Normale"/>
    <w:uiPriority w:val="34"/>
    <w:qFormat/>
    <w:rsid w:val="00EF4EE5"/>
    <w:pPr>
      <w:ind w:left="720"/>
      <w:contextualSpacing/>
    </w:pPr>
  </w:style>
  <w:style w:type="character" w:customStyle="1" w:styleId="IntestazioneCarattere">
    <w:name w:val="Intestazione Carattere"/>
    <w:basedOn w:val="Carpredefinitoparagrafo"/>
    <w:link w:val="Intestazione"/>
    <w:rsid w:val="007C350A"/>
    <w:rPr>
      <w:rFonts w:ascii="Arial" w:hAnsi="Arial"/>
      <w:b/>
      <w:caps/>
      <w:szCs w:val="24"/>
    </w:rPr>
  </w:style>
  <w:style w:type="paragraph" w:styleId="Revisione">
    <w:name w:val="Revision"/>
    <w:hidden/>
    <w:uiPriority w:val="99"/>
    <w:semiHidden/>
    <w:rsid w:val="00B76430"/>
    <w:rPr>
      <w:lang w:val="en-US" w:eastAsia="en-US"/>
    </w:rPr>
  </w:style>
  <w:style w:type="paragraph" w:customStyle="1" w:styleId="Default">
    <w:name w:val="Default"/>
    <w:rsid w:val="00947EE4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paragraph" w:customStyle="1" w:styleId="00testo">
    <w:name w:val="00 testo"/>
    <w:basedOn w:val="NormaleWeb"/>
    <w:qFormat/>
    <w:rsid w:val="000674EE"/>
    <w:pPr>
      <w:shd w:val="clear" w:color="auto" w:fill="FFFFFF"/>
      <w:spacing w:after="120" w:line="360" w:lineRule="auto"/>
      <w:jc w:val="both"/>
    </w:pPr>
    <w:rPr>
      <w:rFonts w:ascii="Garamond" w:hAnsi="Garamond" w:cs="Arial"/>
      <w:sz w:val="22"/>
      <w:szCs w:val="22"/>
    </w:rPr>
  </w:style>
  <w:style w:type="paragraph" w:customStyle="1" w:styleId="00elencotratto">
    <w:name w:val="00 elenco tratto"/>
    <w:basedOn w:val="Testodelblocco"/>
    <w:qFormat/>
    <w:rsid w:val="00641AA1"/>
    <w:pPr>
      <w:numPr>
        <w:numId w:val="26"/>
      </w:numPr>
      <w:spacing w:before="100" w:after="100" w:line="312" w:lineRule="auto"/>
      <w:ind w:right="0"/>
      <w:jc w:val="both"/>
    </w:pPr>
    <w:rPr>
      <w:rFonts w:ascii="Garamond" w:hAnsi="Garamond" w:cs="Arial"/>
      <w:sz w:val="22"/>
      <w:szCs w:val="22"/>
      <w:lang w:bidi="it-IT"/>
    </w:rPr>
  </w:style>
  <w:style w:type="paragraph" w:customStyle="1" w:styleId="00elencopunto">
    <w:name w:val="00 elenco punto"/>
    <w:basedOn w:val="Testodelblocco"/>
    <w:qFormat/>
    <w:rsid w:val="00FC1166"/>
    <w:pPr>
      <w:numPr>
        <w:numId w:val="42"/>
      </w:numPr>
      <w:spacing w:before="120" w:line="312" w:lineRule="auto"/>
      <w:ind w:left="993" w:right="-286" w:hanging="284"/>
      <w:jc w:val="both"/>
    </w:pPr>
    <w:rPr>
      <w:rFonts w:ascii="Garamond" w:hAnsi="Garamond" w:cs="Arial"/>
      <w:sz w:val="22"/>
      <w:szCs w:val="22"/>
    </w:rPr>
  </w:style>
  <w:style w:type="paragraph" w:customStyle="1" w:styleId="00testotabella">
    <w:name w:val="00 testo tabella"/>
    <w:basedOn w:val="Normale"/>
    <w:qFormat/>
    <w:rsid w:val="00F82B23"/>
    <w:pPr>
      <w:ind w:left="113" w:right="113"/>
      <w:jc w:val="both"/>
    </w:pPr>
    <w:rPr>
      <w:rFonts w:ascii="Garamond" w:hAnsi="Garamond" w:cs="Arial"/>
      <w:bCs/>
      <w:lang w:bidi="it-IT"/>
    </w:rPr>
  </w:style>
  <w:style w:type="character" w:styleId="Rimandocommento">
    <w:name w:val="annotation reference"/>
    <w:basedOn w:val="Carpredefinitoparagrafo"/>
    <w:semiHidden/>
    <w:unhideWhenUsed/>
    <w:rsid w:val="00AF0B31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AF0B31"/>
  </w:style>
  <w:style w:type="character" w:customStyle="1" w:styleId="TestocommentoCarattere">
    <w:name w:val="Testo commento Carattere"/>
    <w:basedOn w:val="Carpredefinitoparagrafo"/>
    <w:link w:val="Testocommento"/>
    <w:rsid w:val="00AF0B31"/>
    <w:rPr>
      <w:lang w:val="en-US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AF0B3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AF0B31"/>
    <w:rPr>
      <w:b/>
      <w:bCs/>
      <w:lang w:val="en-US" w:eastAsia="en-US"/>
    </w:rPr>
  </w:style>
  <w:style w:type="character" w:customStyle="1" w:styleId="ui-provider">
    <w:name w:val="ui-provider"/>
    <w:basedOn w:val="Carpredefinitoparagrafo"/>
    <w:rsid w:val="00F409AA"/>
  </w:style>
  <w:style w:type="character" w:customStyle="1" w:styleId="PidipaginaCarattere">
    <w:name w:val="Piè di pagina Carattere"/>
    <w:basedOn w:val="Carpredefinitoparagrafo"/>
    <w:link w:val="Pidipagina"/>
    <w:uiPriority w:val="99"/>
    <w:rsid w:val="001E05F1"/>
    <w:rPr>
      <w:rFonts w:ascii="Arial" w:hAnsi="Arial"/>
      <w:sz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0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Modelli%20pubblici\Modelli%20Office%20Italferr\Allegato%20a%20Procedura%20o%20Specifica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36fec0-31b0-44b6-8b3c-678a174bc13c" xsi:nil="true"/>
    <lcf76f155ced4ddcb4097134ff3c332f xmlns="1d6a5960-ca07-4423-a450-a14c13fed246">
      <Terms xmlns="http://schemas.microsoft.com/office/infopath/2007/PartnerControls"/>
    </lcf76f155ced4ddcb4097134ff3c332f>
    <Stato_x0020_elaborato xmlns="1d6a5960-ca07-4423-a450-a14c13fed246" xsi:nil="true"/>
    <Verificato xmlns="1d6a5960-ca07-4423-a450-a14c13fed246">false</Verificato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A6D3DB03F26E849AEC2193C61159BFB" ma:contentTypeVersion="24" ma:contentTypeDescription="Creare un nuovo documento." ma:contentTypeScope="" ma:versionID="38d8db60ecdd4c80eb2648bd43078690">
  <xsd:schema xmlns:xsd="http://www.w3.org/2001/XMLSchema" xmlns:xs="http://www.w3.org/2001/XMLSchema" xmlns:p="http://schemas.microsoft.com/office/2006/metadata/properties" xmlns:ns2="1d6a5960-ca07-4423-a450-a14c13fed246" xmlns:ns3="7936fec0-31b0-44b6-8b3c-678a174bc13c" xmlns:ns4="b7957999-1fb1-4b94-a26e-175b0f633963" targetNamespace="http://schemas.microsoft.com/office/2006/metadata/properties" ma:root="true" ma:fieldsID="53cc0fca098cb3d7e3cd82ddb358e500" ns2:_="" ns3:_="" ns4:_="">
    <xsd:import namespace="1d6a5960-ca07-4423-a450-a14c13fed246"/>
    <xsd:import namespace="7936fec0-31b0-44b6-8b3c-678a174bc13c"/>
    <xsd:import namespace="b7957999-1fb1-4b94-a26e-175b0f6339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Verificato" minOccurs="0"/>
                <xsd:element ref="ns2:Stato_x0020_elaborato" minOccurs="0"/>
                <xsd:element ref="ns2:MediaServiceObjectDetectorVersions" minOccurs="0"/>
                <xsd:element ref="ns4:SharedWithUsers" minOccurs="0"/>
                <xsd:element ref="ns4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6a5960-ca07-4423-a450-a14c13fed2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9" nillable="true" ma:displayName="Tags" ma:hidden="true" ma:internalName="MediaServiceAutoTags" ma:readOnly="true">
      <xsd:simpleType>
        <xsd:restriction base="dms:Text"/>
      </xsd:simpleType>
    </xsd:element>
    <xsd:element name="MediaServiceOCR" ma:index="10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Verificato" ma:index="19" nillable="true" ma:displayName="Verificato" ma:default="0" ma:internalName="Verificato">
      <xsd:simpleType>
        <xsd:restriction base="dms:Boolean"/>
      </xsd:simpleType>
    </xsd:element>
    <xsd:element name="Stato_x0020_elaborato" ma:index="20" nillable="true" ma:displayName="Stato elaborato" ma:indexed="true" ma:internalName="Stato_x0020_elaborato">
      <xsd:simpleType>
        <xsd:restriction base="dms:Text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6fec0-31b0-44b6-8b3c-678a174bc13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57ab114-6e3b-4360-97ed-7673207270ba}" ma:internalName="TaxCatchAll" ma:readOnly="false" ma:showField="CatchAllData" ma:web="b7957999-1fb1-4b94-a26e-175b0f6339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57999-1fb1-4b94-a26e-175b0f633963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ipo di contenuto"/>
        <xsd:element ref="dc:title" minOccurs="0" maxOccurs="1" ma:index="1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42A09-C83C-4945-BE4D-8D0CD82C4A21}">
  <ds:schemaRefs>
    <ds:schemaRef ds:uri="http://schemas.microsoft.com/office/2006/metadata/properties"/>
    <ds:schemaRef ds:uri="http://schemas.microsoft.com/office/infopath/2007/PartnerControls"/>
    <ds:schemaRef ds:uri="7936fec0-31b0-44b6-8b3c-678a174bc13c"/>
    <ds:schemaRef ds:uri="1d6a5960-ca07-4423-a450-a14c13fed246"/>
  </ds:schemaRefs>
</ds:datastoreItem>
</file>

<file path=customXml/itemProps2.xml><?xml version="1.0" encoding="utf-8"?>
<ds:datastoreItem xmlns:ds="http://schemas.openxmlformats.org/officeDocument/2006/customXml" ds:itemID="{AC8C3F7F-94F5-4223-8493-3E105BD7AF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782C89-99C2-4203-A409-EF0855C3C2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6a5960-ca07-4423-a450-a14c13fed246"/>
    <ds:schemaRef ds:uri="7936fec0-31b0-44b6-8b3c-678a174bc13c"/>
    <ds:schemaRef ds:uri="b7957999-1fb1-4b94-a26e-175b0f6339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DE2F44-B843-4F33-9C55-6FB055C80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Allegato a Procedura o Specifica</Template>
  <TotalTime>49</TotalTime>
  <Pages>4</Pages>
  <Words>962</Words>
  <Characters>6568</Characters>
  <Application>Microsoft Office Word</Application>
  <DocSecurity>0</DocSecurity>
  <Lines>177</Lines>
  <Paragraphs>96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 Procedura o Specifica</vt:lpstr>
    </vt:vector>
  </TitlesOfParts>
  <Company>Italferr S.p.A.</Company>
  <LinksUpToDate>false</LinksUpToDate>
  <CharactersWithSpaces>7434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 Procedura o Specifica</dc:title>
  <dc:creator>TESORO MARCO</dc:creator>
  <cp:lastModifiedBy>Tesoro Marco</cp:lastModifiedBy>
  <cp:revision>15</cp:revision>
  <cp:lastPrinted>1900-12-31T23:00:00Z</cp:lastPrinted>
  <dcterms:created xsi:type="dcterms:W3CDTF">2026-02-20T11:13:00Z</dcterms:created>
  <dcterms:modified xsi:type="dcterms:W3CDTF">2026-04-13T09:42:00Z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44a90e-04f7-4d21-b494-cfe49b26ce55_Enabled">
    <vt:lpwstr>true</vt:lpwstr>
  </property>
  <property fmtid="{D5CDD505-2E9C-101B-9397-08002B2CF9AE}" pid="3" name="MSIP_Label_8a44a90e-04f7-4d21-b494-cfe49b26ce55_SetDate">
    <vt:lpwstr>2022-08-24T08:00:28Z</vt:lpwstr>
  </property>
  <property fmtid="{D5CDD505-2E9C-101B-9397-08002B2CF9AE}" pid="4" name="MSIP_Label_8a44a90e-04f7-4d21-b494-cfe49b26ce55_Method">
    <vt:lpwstr>Privileged</vt:lpwstr>
  </property>
  <property fmtid="{D5CDD505-2E9C-101B-9397-08002B2CF9AE}" pid="5" name="MSIP_Label_8a44a90e-04f7-4d21-b494-cfe49b26ce55_Name">
    <vt:lpwstr>Internal use without footer</vt:lpwstr>
  </property>
  <property fmtid="{D5CDD505-2E9C-101B-9397-08002B2CF9AE}" pid="6" name="MSIP_Label_8a44a90e-04f7-4d21-b494-cfe49b26ce55_SiteId">
    <vt:lpwstr>4c8a6547-459a-4b75-a3dc-f66efe3e9c4e</vt:lpwstr>
  </property>
  <property fmtid="{D5CDD505-2E9C-101B-9397-08002B2CF9AE}" pid="7" name="MSIP_Label_8a44a90e-04f7-4d21-b494-cfe49b26ce55_ActionId">
    <vt:lpwstr>f550cdc4-69f4-45d1-b71c-7f8fdde93ec8</vt:lpwstr>
  </property>
  <property fmtid="{D5CDD505-2E9C-101B-9397-08002B2CF9AE}" pid="8" name="MSIP_Label_8a44a90e-04f7-4d21-b494-cfe49b26ce55_ContentBits">
    <vt:lpwstr>0</vt:lpwstr>
  </property>
  <property fmtid="{D5CDD505-2E9C-101B-9397-08002B2CF9AE}" pid="9" name="ContentTypeId">
    <vt:lpwstr>0x0101008A6D3DB03F26E849AEC2193C61159BFB</vt:lpwstr>
  </property>
  <property fmtid="{D5CDD505-2E9C-101B-9397-08002B2CF9AE}" pid="10" name="MediaServiceImageTags">
    <vt:lpwstr/>
  </property>
</Properties>
</file>